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07977739"/>
    <w:bookmarkStart w:id="1" w:name="_Toc108236739"/>
    <w:bookmarkStart w:id="2" w:name="_Toc68433762"/>
    <w:p w14:paraId="0CBDA1A3" w14:textId="29FD9FC8" w:rsidR="00716474" w:rsidRPr="00EA595D" w:rsidRDefault="00700D7C" w:rsidP="00EA595D">
      <w:pPr>
        <w:spacing w:line="260" w:lineRule="exact"/>
        <w:ind w:left="-567"/>
        <w:jc w:val="center"/>
        <w:rPr>
          <w:rFonts w:cs="Arial"/>
          <w:sz w:val="24"/>
          <w:lang w:val="sl-SI"/>
        </w:rPr>
      </w:pPr>
      <w:r w:rsidRPr="00EA595D">
        <w:rPr>
          <w:rFonts w:cs="Arial"/>
          <w:sz w:val="24"/>
          <w:lang w:val="sl-SI"/>
        </w:rPr>
        <w:fldChar w:fldCharType="begin"/>
      </w:r>
      <w:r w:rsidRPr="00EA595D">
        <w:rPr>
          <w:rFonts w:cs="Arial"/>
          <w:sz w:val="24"/>
          <w:lang w:val="sl-SI"/>
        </w:rPr>
        <w:instrText xml:space="preserve"> INDEX \e "</w:instrText>
      </w:r>
      <w:r w:rsidRPr="00EA595D">
        <w:rPr>
          <w:rFonts w:cs="Arial"/>
          <w:sz w:val="24"/>
          <w:lang w:val="sl-SI"/>
        </w:rPr>
        <w:tab/>
        <w:instrText xml:space="preserve">" \c "2" \z "1060" </w:instrText>
      </w:r>
      <w:r w:rsidRPr="00EA595D">
        <w:rPr>
          <w:rFonts w:cs="Arial"/>
          <w:sz w:val="24"/>
          <w:lang w:val="sl-SI"/>
        </w:rPr>
        <w:fldChar w:fldCharType="end"/>
      </w:r>
      <w:bookmarkEnd w:id="0"/>
      <w:bookmarkEnd w:id="1"/>
      <w:r w:rsidR="0084679B" w:rsidRPr="00EA595D">
        <w:rPr>
          <w:rFonts w:cs="Arial"/>
          <w:b/>
          <w:bCs/>
          <w:sz w:val="24"/>
          <w:lang w:val="sl-SI"/>
        </w:rPr>
        <w:t>P</w:t>
      </w:r>
      <w:r w:rsidR="00246AED" w:rsidRPr="00EA595D">
        <w:rPr>
          <w:rFonts w:cs="Arial"/>
          <w:b/>
          <w:bCs/>
          <w:sz w:val="24"/>
          <w:lang w:val="sl-SI"/>
        </w:rPr>
        <w:t>REDRAČUN</w:t>
      </w:r>
      <w:r w:rsidR="00EA595D" w:rsidRPr="00EA595D">
        <w:rPr>
          <w:rFonts w:cs="Arial"/>
          <w:b/>
          <w:bCs/>
          <w:sz w:val="24"/>
          <w:lang w:val="sl-SI"/>
        </w:rPr>
        <w:t xml:space="preserve"> </w:t>
      </w:r>
      <w:r w:rsidR="00716474" w:rsidRPr="00EA595D">
        <w:rPr>
          <w:rFonts w:cs="Arial"/>
          <w:b/>
          <w:sz w:val="24"/>
          <w:lang w:val="sl-SI"/>
        </w:rPr>
        <w:t>ponudnik</w:t>
      </w:r>
      <w:r w:rsidR="00EA595D" w:rsidRPr="00EA595D">
        <w:rPr>
          <w:rFonts w:cs="Arial"/>
          <w:b/>
          <w:sz w:val="24"/>
          <w:lang w:val="sl-SI"/>
        </w:rPr>
        <w:t>a</w:t>
      </w:r>
      <w:r w:rsidR="00716474" w:rsidRPr="00EA595D">
        <w:rPr>
          <w:rFonts w:cs="Arial"/>
          <w:b/>
          <w:sz w:val="24"/>
          <w:lang w:val="sl-SI"/>
        </w:rPr>
        <w:t xml:space="preserve"> _______________________, št. ______________, z dne ______________,</w:t>
      </w:r>
    </w:p>
    <w:p w14:paraId="61EE9872" w14:textId="77777777" w:rsidR="00716474" w:rsidRPr="00EA595D" w:rsidRDefault="00716474" w:rsidP="00EA595D">
      <w:pPr>
        <w:spacing w:line="260" w:lineRule="exact"/>
        <w:rPr>
          <w:rFonts w:cs="Arial"/>
          <w:color w:val="000000"/>
          <w:szCs w:val="20"/>
          <w:lang w:val="sl-SI"/>
        </w:rPr>
      </w:pPr>
    </w:p>
    <w:p w14:paraId="334895D9" w14:textId="77777777" w:rsidR="00790D5E" w:rsidRPr="00EA595D" w:rsidRDefault="00790D5E" w:rsidP="00EA595D">
      <w:pPr>
        <w:spacing w:line="260" w:lineRule="exact"/>
        <w:ind w:left="-567"/>
        <w:rPr>
          <w:rFonts w:cs="Arial"/>
          <w:color w:val="000000"/>
          <w:szCs w:val="20"/>
          <w:lang w:val="sl-SI"/>
        </w:rPr>
      </w:pPr>
    </w:p>
    <w:p w14:paraId="31382D67" w14:textId="70F0FC49" w:rsidR="00832877" w:rsidRPr="00EA595D" w:rsidRDefault="00716474" w:rsidP="008758D9">
      <w:pPr>
        <w:spacing w:line="260" w:lineRule="exact"/>
        <w:rPr>
          <w:rFonts w:cs="Arial"/>
          <w:color w:val="000000"/>
          <w:szCs w:val="20"/>
          <w:lang w:val="sl-SI"/>
        </w:rPr>
      </w:pPr>
      <w:r w:rsidRPr="00406FD6">
        <w:rPr>
          <w:rFonts w:cs="Arial"/>
          <w:color w:val="000000"/>
          <w:szCs w:val="20"/>
          <w:lang w:val="sl-SI"/>
        </w:rPr>
        <w:t>za</w:t>
      </w:r>
      <w:r w:rsidR="00EA595D" w:rsidRPr="00406FD6">
        <w:rPr>
          <w:rFonts w:cs="Arial"/>
          <w:color w:val="000000"/>
          <w:szCs w:val="20"/>
          <w:lang w:val="sl-SI"/>
        </w:rPr>
        <w:t xml:space="preserve"> javno naročilo z oznako ODKOM</w:t>
      </w:r>
      <w:r w:rsidR="00406FD6" w:rsidRPr="00406FD6">
        <w:rPr>
          <w:rFonts w:cs="Arial"/>
          <w:color w:val="000000"/>
          <w:szCs w:val="20"/>
          <w:lang w:val="sl-SI"/>
        </w:rPr>
        <w:t>2</w:t>
      </w:r>
      <w:r w:rsidR="00EA595D" w:rsidRPr="00406FD6">
        <w:rPr>
          <w:rFonts w:cs="Arial"/>
          <w:color w:val="000000"/>
          <w:szCs w:val="20"/>
          <w:lang w:val="sl-SI"/>
        </w:rPr>
        <w:t>-</w:t>
      </w:r>
      <w:r w:rsidR="00406FD6" w:rsidRPr="00406FD6">
        <w:rPr>
          <w:rFonts w:cs="Arial"/>
          <w:color w:val="000000"/>
          <w:szCs w:val="20"/>
          <w:lang w:val="sl-SI"/>
        </w:rPr>
        <w:t>3</w:t>
      </w:r>
      <w:r w:rsidR="00EA595D" w:rsidRPr="00406FD6">
        <w:rPr>
          <w:rFonts w:cs="Arial"/>
          <w:color w:val="000000"/>
          <w:szCs w:val="20"/>
          <w:lang w:val="sl-SI"/>
        </w:rPr>
        <w:t>8/2025, katerega</w:t>
      </w:r>
      <w:r w:rsidR="00EA595D" w:rsidRPr="00EA595D">
        <w:rPr>
          <w:rFonts w:cs="Arial"/>
          <w:color w:val="000000"/>
          <w:szCs w:val="20"/>
          <w:lang w:val="sl-SI"/>
        </w:rPr>
        <w:t xml:space="preserve"> predmet je</w:t>
      </w:r>
      <w:r w:rsidR="00735657" w:rsidRPr="00EA595D">
        <w:rPr>
          <w:rFonts w:cs="Arial"/>
          <w:color w:val="000000"/>
          <w:szCs w:val="20"/>
          <w:lang w:val="sl-SI"/>
        </w:rPr>
        <w:t xml:space="preserve"> </w:t>
      </w:r>
      <w:r w:rsidR="00EA595D" w:rsidRPr="00EA595D">
        <w:rPr>
          <w:rFonts w:cs="Arial"/>
          <w:color w:val="000000"/>
          <w:szCs w:val="20"/>
          <w:lang w:val="sl-SI"/>
        </w:rPr>
        <w:t>»</w:t>
      </w:r>
      <w:r w:rsidR="00D12035" w:rsidRPr="00D12035">
        <w:rPr>
          <w:rFonts w:cstheme="minorHAnsi"/>
          <w:b/>
          <w:bCs/>
          <w:szCs w:val="20"/>
          <w:lang w:val="sl-SI"/>
        </w:rPr>
        <w:t>Nakup dostopov do orodij/vprašalnikov</w:t>
      </w:r>
      <w:r w:rsidR="00D12035" w:rsidRPr="00D12035">
        <w:rPr>
          <w:rFonts w:cs="Arial"/>
          <w:color w:val="000000"/>
          <w:szCs w:val="20"/>
          <w:lang w:val="sl-SI"/>
        </w:rPr>
        <w:t xml:space="preserve"> </w:t>
      </w:r>
      <w:r w:rsidR="00E43A12" w:rsidRPr="00EA595D">
        <w:rPr>
          <w:rFonts w:cstheme="minorHAnsi"/>
          <w:b/>
          <w:bCs/>
          <w:szCs w:val="20"/>
          <w:lang w:val="sl-SI"/>
        </w:rPr>
        <w:t xml:space="preserve">za presojo </w:t>
      </w:r>
      <w:r w:rsidR="00912373">
        <w:rPr>
          <w:rFonts w:cstheme="minorHAnsi"/>
          <w:b/>
          <w:bCs/>
          <w:szCs w:val="20"/>
          <w:lang w:val="sl-SI"/>
        </w:rPr>
        <w:t xml:space="preserve">kompetenc </w:t>
      </w:r>
      <w:r w:rsidR="00E43A12" w:rsidRPr="00EA595D">
        <w:rPr>
          <w:rFonts w:cstheme="minorHAnsi"/>
          <w:b/>
          <w:bCs/>
          <w:szCs w:val="20"/>
          <w:lang w:val="sl-SI"/>
        </w:rPr>
        <w:t>za razvoj zaposlenih v organih državne uprave</w:t>
      </w:r>
      <w:r w:rsidR="00912373">
        <w:rPr>
          <w:rFonts w:cstheme="minorHAnsi"/>
          <w:b/>
          <w:bCs/>
          <w:szCs w:val="20"/>
          <w:lang w:val="sl-SI"/>
        </w:rPr>
        <w:t xml:space="preserve"> s pripadajočimi storitvami:</w:t>
      </w:r>
      <w:r w:rsidR="00735657" w:rsidRPr="00EA595D">
        <w:rPr>
          <w:rFonts w:cs="Arial"/>
          <w:color w:val="000000"/>
          <w:szCs w:val="20"/>
          <w:lang w:val="sl-SI"/>
        </w:rPr>
        <w:t xml:space="preserve"> </w:t>
      </w:r>
      <w:bookmarkStart w:id="3" w:name="_Toc184983891"/>
    </w:p>
    <w:bookmarkEnd w:id="3"/>
    <w:bookmarkEnd w:id="2"/>
    <w:p w14:paraId="0D48BF00" w14:textId="77777777" w:rsidR="008758D9" w:rsidRPr="00193F0A" w:rsidRDefault="008758D9" w:rsidP="008758D9">
      <w:pPr>
        <w:rPr>
          <w:szCs w:val="20"/>
          <w:lang w:val="sl-SI"/>
        </w:rPr>
      </w:pPr>
    </w:p>
    <w:tbl>
      <w:tblPr>
        <w:tblpPr w:leftFromText="141" w:rightFromText="141" w:vertAnchor="text" w:horzAnchor="page" w:tblpX="1554" w:tblpY="159"/>
        <w:tblW w:w="1289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3"/>
        <w:gridCol w:w="3374"/>
        <w:gridCol w:w="1152"/>
        <w:gridCol w:w="1097"/>
        <w:gridCol w:w="1276"/>
        <w:gridCol w:w="1701"/>
        <w:gridCol w:w="1842"/>
        <w:gridCol w:w="1701"/>
      </w:tblGrid>
      <w:tr w:rsidR="008758D9" w:rsidRPr="00406FD6" w14:paraId="62B13857" w14:textId="77777777" w:rsidTr="00B92924">
        <w:trPr>
          <w:trHeight w:val="315"/>
        </w:trPr>
        <w:tc>
          <w:tcPr>
            <w:tcW w:w="72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170DE72" w14:textId="0E5EC28A" w:rsidR="008758D9" w:rsidRPr="00193F0A" w:rsidRDefault="0037396D" w:rsidP="00B92924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Postavka</w:t>
            </w:r>
          </w:p>
        </w:tc>
        <w:tc>
          <w:tcPr>
            <w:tcW w:w="3374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27C61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Opis aktivnosti</w:t>
            </w:r>
          </w:p>
        </w:tc>
        <w:tc>
          <w:tcPr>
            <w:tcW w:w="1152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5B3A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Predvidena količina</w:t>
            </w:r>
          </w:p>
        </w:tc>
        <w:tc>
          <w:tcPr>
            <w:tcW w:w="1132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14:paraId="7BCA6635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Enota mere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FEA8E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Cena na enoto v EUR brez DDV</w:t>
            </w:r>
          </w:p>
        </w:tc>
        <w:tc>
          <w:tcPr>
            <w:tcW w:w="1701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60142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Cena za celotno količino v EUR brez DDV</w:t>
            </w:r>
          </w:p>
        </w:tc>
        <w:tc>
          <w:tcPr>
            <w:tcW w:w="1842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B193D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DDV 22 % (v EUR) za celotno količino</w:t>
            </w:r>
          </w:p>
        </w:tc>
        <w:tc>
          <w:tcPr>
            <w:tcW w:w="1701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C43850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Cena za celotno količino v EUR z DDV</w:t>
            </w:r>
          </w:p>
        </w:tc>
      </w:tr>
      <w:tr w:rsidR="00D12035" w:rsidRPr="00193F0A" w14:paraId="58D7075F" w14:textId="77777777" w:rsidTr="008758D9">
        <w:trPr>
          <w:trHeight w:val="315"/>
        </w:trPr>
        <w:tc>
          <w:tcPr>
            <w:tcW w:w="72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B554B" w14:textId="675B7A1A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A</w:t>
            </w:r>
          </w:p>
        </w:tc>
        <w:tc>
          <w:tcPr>
            <w:tcW w:w="337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3496E" w14:textId="77777777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6A14CC43" w14:textId="2B714B2F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Nakup dostopov do orodij/vprašalnikov</w:t>
            </w:r>
            <w:r w:rsidR="006727AD" w:rsidRPr="00193F0A">
              <w:rPr>
                <w:rFonts w:cs="Arial"/>
                <w:color w:val="000000"/>
                <w:szCs w:val="20"/>
                <w:lang w:val="sl-SI" w:eastAsia="sl-SI"/>
              </w:rPr>
              <w:t xml:space="preserve"> </w:t>
            </w: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za</w:t>
            </w:r>
            <w:r w:rsidR="00085886">
              <w:rPr>
                <w:rFonts w:cs="Arial"/>
                <w:color w:val="000000"/>
                <w:szCs w:val="20"/>
                <w:lang w:val="sl-SI" w:eastAsia="sl-SI"/>
              </w:rPr>
              <w:t xml:space="preserve"> presojo kompetenc za</w:t>
            </w: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 xml:space="preserve"> razvoj zaposlenih ter priprava poročil </w:t>
            </w:r>
          </w:p>
          <w:p w14:paraId="6A940977" w14:textId="3B68272A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152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3C17A9" w14:textId="6DF5BA1E" w:rsidR="00D12035" w:rsidRPr="00193F0A" w:rsidRDefault="00912373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350</w:t>
            </w:r>
          </w:p>
        </w:tc>
        <w:tc>
          <w:tcPr>
            <w:tcW w:w="1132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648AC8" w14:textId="11A0357B" w:rsidR="00D12035" w:rsidRPr="00193F0A" w:rsidRDefault="00D12035" w:rsidP="00D12035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dostop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2CF313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75E044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842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96BAC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414463A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D12035" w:rsidRPr="00193F0A" w14:paraId="7D585E32" w14:textId="77777777" w:rsidTr="008758D9">
        <w:trPr>
          <w:trHeight w:val="315"/>
        </w:trPr>
        <w:tc>
          <w:tcPr>
            <w:tcW w:w="721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29B5B" w14:textId="3C6A584D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B/C</w:t>
            </w:r>
          </w:p>
        </w:tc>
        <w:tc>
          <w:tcPr>
            <w:tcW w:w="33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43293" w14:textId="77777777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5534EE8B" w14:textId="77777777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Mapiranje kompetenc in testna uporaba orodij</w:t>
            </w:r>
          </w:p>
          <w:p w14:paraId="324ED5B7" w14:textId="56CA5824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69974A" w14:textId="03B0BA6F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45</w:t>
            </w: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EDDA224" w14:textId="744637FD" w:rsidR="00D12035" w:rsidRPr="00193F0A" w:rsidRDefault="00D12035" w:rsidP="00D12035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človek/dan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A1F1A7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AC084CF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B3DDAD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D4C25F1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D12035" w:rsidRPr="00193F0A" w14:paraId="74EB66B1" w14:textId="77777777" w:rsidTr="00A048E0">
        <w:trPr>
          <w:trHeight w:val="489"/>
        </w:trPr>
        <w:tc>
          <w:tcPr>
            <w:tcW w:w="721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222A797" w14:textId="324E0638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D</w:t>
            </w:r>
          </w:p>
        </w:tc>
        <w:tc>
          <w:tcPr>
            <w:tcW w:w="3374" w:type="dxa"/>
            <w:tcBorders>
              <w:top w:val="nil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BC3BE" w14:textId="77777777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5D510825" w14:textId="4B4E9A31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Certificiranje</w:t>
            </w:r>
            <w:r w:rsidR="00C06FF7">
              <w:rPr>
                <w:rFonts w:cs="Arial"/>
                <w:color w:val="000000"/>
                <w:szCs w:val="20"/>
                <w:lang w:val="sl-SI" w:eastAsia="sl-SI"/>
              </w:rPr>
              <w:t>/</w:t>
            </w: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 xml:space="preserve">usposabljanje uporabnikov </w:t>
            </w:r>
          </w:p>
          <w:p w14:paraId="46841669" w14:textId="765165D0" w:rsidR="00D12035" w:rsidRPr="00193F0A" w:rsidRDefault="00D12035" w:rsidP="00D12035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5C89B8" w14:textId="3C2CAA85" w:rsidR="00D12035" w:rsidRPr="00193F0A" w:rsidRDefault="00912373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40</w:t>
            </w: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1C2DEF" w14:textId="32D4D314" w:rsidR="00D12035" w:rsidRPr="00193F0A" w:rsidRDefault="00D12035" w:rsidP="00D12035">
            <w:pPr>
              <w:spacing w:line="240" w:lineRule="auto"/>
              <w:ind w:left="-214" w:firstLine="214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color w:val="000000"/>
                <w:szCs w:val="20"/>
                <w:lang w:val="sl-SI" w:eastAsia="sl-SI"/>
              </w:rPr>
              <w:t>oseba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1B1EB6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7613BE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041E1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64C371E" w14:textId="77777777" w:rsidR="00D12035" w:rsidRPr="00193F0A" w:rsidRDefault="00D12035" w:rsidP="00D12035">
            <w:pPr>
              <w:spacing w:line="240" w:lineRule="auto"/>
              <w:jc w:val="center"/>
              <w:rPr>
                <w:rFonts w:cs="Arial"/>
                <w:color w:val="000000"/>
                <w:szCs w:val="20"/>
                <w:lang w:val="sl-SI" w:eastAsia="sl-SI"/>
              </w:rPr>
            </w:pPr>
          </w:p>
        </w:tc>
      </w:tr>
      <w:tr w:rsidR="008758D9" w:rsidRPr="00193F0A" w14:paraId="122B8427" w14:textId="77777777" w:rsidTr="00432160">
        <w:trPr>
          <w:trHeight w:val="659"/>
        </w:trPr>
        <w:tc>
          <w:tcPr>
            <w:tcW w:w="7655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CF8A9E" w14:textId="77777777" w:rsidR="008758D9" w:rsidRPr="00193F0A" w:rsidRDefault="008758D9" w:rsidP="008758D9">
            <w:pPr>
              <w:spacing w:line="240" w:lineRule="auto"/>
              <w:rPr>
                <w:rFonts w:cs="Arial"/>
                <w:color w:val="000000"/>
                <w:szCs w:val="20"/>
                <w:lang w:val="sl-SI" w:eastAsia="sl-SI"/>
              </w:rPr>
            </w:pPr>
          </w:p>
          <w:p w14:paraId="06057BAF" w14:textId="35CBBDD0" w:rsidR="008758D9" w:rsidRPr="00193F0A" w:rsidRDefault="008758D9" w:rsidP="008758D9">
            <w:pPr>
              <w:spacing w:line="240" w:lineRule="auto"/>
              <w:jc w:val="right"/>
              <w:rPr>
                <w:rFonts w:cs="Arial"/>
                <w:b/>
                <w:bCs/>
                <w:color w:val="000000"/>
                <w:szCs w:val="20"/>
                <w:lang w:val="sl-SI" w:eastAsia="sl-SI"/>
              </w:rPr>
            </w:pPr>
            <w:r w:rsidRPr="00193F0A">
              <w:rPr>
                <w:rFonts w:cs="Arial"/>
                <w:b/>
                <w:bCs/>
                <w:szCs w:val="20"/>
                <w:lang w:val="sl-SI" w:eastAsia="sl-SI"/>
              </w:rPr>
              <w:t xml:space="preserve">SKUPAJ </w:t>
            </w:r>
            <w:r w:rsidR="006A22EC" w:rsidRPr="00193F0A">
              <w:rPr>
                <w:rFonts w:cs="Arial"/>
                <w:b/>
                <w:bCs/>
                <w:szCs w:val="20"/>
                <w:lang w:val="sl-SI" w:eastAsia="sl-SI"/>
              </w:rPr>
              <w:t xml:space="preserve">VREDNOST </w:t>
            </w:r>
            <w:r w:rsidRPr="00193F0A">
              <w:rPr>
                <w:rFonts w:cs="Arial"/>
                <w:b/>
                <w:bCs/>
                <w:szCs w:val="20"/>
                <w:lang w:val="sl-SI" w:eastAsia="sl-SI"/>
              </w:rPr>
              <w:t>(v EUR)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B66A977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Cs w:val="20"/>
                <w:lang w:val="sl-SI" w:eastAsia="sl-SI"/>
              </w:rPr>
            </w:pPr>
          </w:p>
        </w:tc>
        <w:tc>
          <w:tcPr>
            <w:tcW w:w="18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C7FF93F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Cs w:val="20"/>
                <w:lang w:val="sl-SI" w:eastAsia="sl-SI"/>
              </w:rPr>
            </w:pP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489B682" w14:textId="77777777" w:rsidR="008758D9" w:rsidRPr="00193F0A" w:rsidRDefault="008758D9" w:rsidP="008758D9">
            <w:pPr>
              <w:spacing w:line="240" w:lineRule="auto"/>
              <w:jc w:val="center"/>
              <w:rPr>
                <w:rFonts w:cs="Arial"/>
                <w:b/>
                <w:bCs/>
                <w:color w:val="000000"/>
                <w:szCs w:val="20"/>
                <w:lang w:val="sl-SI" w:eastAsia="sl-SI"/>
              </w:rPr>
            </w:pPr>
          </w:p>
        </w:tc>
      </w:tr>
    </w:tbl>
    <w:p w14:paraId="33B8A144" w14:textId="77777777" w:rsidR="008758D9" w:rsidRPr="00193F0A" w:rsidRDefault="008758D9" w:rsidP="008758D9">
      <w:pPr>
        <w:rPr>
          <w:szCs w:val="20"/>
          <w:lang w:val="sl-SI"/>
        </w:rPr>
      </w:pPr>
    </w:p>
    <w:p w14:paraId="73BD0B84" w14:textId="77777777" w:rsidR="008758D9" w:rsidRPr="00193F0A" w:rsidRDefault="008758D9" w:rsidP="008758D9">
      <w:pPr>
        <w:rPr>
          <w:szCs w:val="20"/>
          <w:lang w:val="sl-SI"/>
        </w:rPr>
      </w:pPr>
    </w:p>
    <w:p w14:paraId="49A11A8D" w14:textId="4C64A9BB" w:rsidR="00432160" w:rsidRPr="00193F0A" w:rsidRDefault="00432160" w:rsidP="00432160">
      <w:pPr>
        <w:pStyle w:val="Naslov2"/>
        <w:rPr>
          <w:rFonts w:ascii="Arial" w:hAnsi="Arial" w:cs="Arial"/>
          <w:b/>
          <w:bCs/>
          <w:color w:val="auto"/>
          <w:sz w:val="20"/>
          <w:szCs w:val="20"/>
          <w:lang w:val="sl-SI"/>
        </w:rPr>
      </w:pPr>
      <w:r w:rsidRPr="00193F0A">
        <w:rPr>
          <w:rFonts w:ascii="Arial" w:hAnsi="Arial" w:cs="Arial"/>
          <w:b/>
          <w:bCs/>
          <w:color w:val="auto"/>
          <w:sz w:val="20"/>
          <w:szCs w:val="20"/>
          <w:lang w:val="sl-SI"/>
        </w:rPr>
        <w:t>Ponujamo orodje</w:t>
      </w:r>
      <w:r w:rsidR="0004346F" w:rsidRPr="00193F0A">
        <w:rPr>
          <w:rFonts w:ascii="Arial" w:hAnsi="Arial" w:cs="Arial"/>
          <w:b/>
          <w:bCs/>
          <w:color w:val="auto"/>
          <w:sz w:val="20"/>
          <w:szCs w:val="20"/>
          <w:lang w:val="sl-SI"/>
        </w:rPr>
        <w:t xml:space="preserve"> (baterijo vprašalnikov)</w:t>
      </w:r>
      <w:r w:rsidRPr="00193F0A">
        <w:rPr>
          <w:rFonts w:ascii="Arial" w:hAnsi="Arial" w:cs="Arial"/>
          <w:b/>
          <w:bCs/>
          <w:color w:val="auto"/>
          <w:sz w:val="20"/>
          <w:szCs w:val="20"/>
          <w:lang w:val="sl-SI"/>
        </w:rPr>
        <w:t xml:space="preserve"> za razvoj, ki zagotavlja zanesljivost in veljavnost orodij za osebnostne vprašalnike in kognitivne teste.</w:t>
      </w:r>
    </w:p>
    <w:p w14:paraId="44847FCB" w14:textId="77777777" w:rsidR="00432160" w:rsidRPr="00193F0A" w:rsidRDefault="00432160" w:rsidP="00432160">
      <w:pPr>
        <w:rPr>
          <w:szCs w:val="20"/>
          <w:lang w:val="sl-SI"/>
        </w:rPr>
      </w:pPr>
    </w:p>
    <w:tbl>
      <w:tblPr>
        <w:tblStyle w:val="Tabelamrea2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10490"/>
        <w:gridCol w:w="2126"/>
      </w:tblGrid>
      <w:tr w:rsidR="00432160" w:rsidRPr="00193F0A" w14:paraId="7B651B02" w14:textId="77777777" w:rsidTr="000C6CFA">
        <w:tc>
          <w:tcPr>
            <w:tcW w:w="704" w:type="dxa"/>
            <w:tcBorders>
              <w:top w:val="single" w:sz="4" w:space="0" w:color="auto"/>
            </w:tcBorders>
          </w:tcPr>
          <w:p w14:paraId="2A277028" w14:textId="77777777" w:rsidR="00432160" w:rsidRPr="00193F0A" w:rsidRDefault="00432160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</w:p>
        </w:tc>
        <w:tc>
          <w:tcPr>
            <w:tcW w:w="10490" w:type="dxa"/>
            <w:tcBorders>
              <w:top w:val="single" w:sz="4" w:space="0" w:color="auto"/>
            </w:tcBorders>
          </w:tcPr>
          <w:p w14:paraId="4606671A" w14:textId="77777777" w:rsidR="00432160" w:rsidRPr="00193F0A" w:rsidRDefault="00432160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bookmarkStart w:id="4" w:name="_Hlk194389690"/>
            <w:r w:rsidRPr="00193F0A">
              <w:rPr>
                <w:rFonts w:cs="Arial"/>
                <w:sz w:val="20"/>
                <w:szCs w:val="20"/>
                <w:lang w:val="sl-SI"/>
              </w:rPr>
              <w:t>TEHNIČNE ZAHTEVE ZA PONUJENO ORODJE</w:t>
            </w:r>
            <w:bookmarkEnd w:id="4"/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7EAE2F9A" w14:textId="7C054602" w:rsidR="00432160" w:rsidRPr="00193F0A" w:rsidRDefault="00432160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IZPOLNJEVANJE ZAHTEVA</w:t>
            </w:r>
          </w:p>
        </w:tc>
      </w:tr>
      <w:tr w:rsidR="00AE2A69" w:rsidRPr="00193F0A" w14:paraId="44EAF9FF" w14:textId="77777777" w:rsidTr="00AE2A69"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A1E7943" w14:textId="5541C74F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A.</w:t>
            </w:r>
          </w:p>
        </w:tc>
        <w:tc>
          <w:tcPr>
            <w:tcW w:w="10490" w:type="dxa"/>
            <w:tcBorders>
              <w:top w:val="single" w:sz="4" w:space="0" w:color="auto"/>
            </w:tcBorders>
          </w:tcPr>
          <w:p w14:paraId="0E1EE2C6" w14:textId="73F2B6C2" w:rsidR="00AE2A69" w:rsidRPr="00193F0A" w:rsidRDefault="00632681" w:rsidP="002132B7">
            <w:pPr>
              <w:pStyle w:val="Default"/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>
              <w:rPr>
                <w:rFonts w:ascii="Arial" w:hAnsi="Arial" w:cs="Arial"/>
                <w:color w:val="auto"/>
                <w:sz w:val="20"/>
                <w:szCs w:val="20"/>
              </w:rPr>
              <w:t>O</w:t>
            </w:r>
            <w:r w:rsidR="0022746B" w:rsidRPr="00193F0A">
              <w:rPr>
                <w:rFonts w:ascii="Arial" w:hAnsi="Arial" w:cs="Arial"/>
                <w:color w:val="auto"/>
                <w:sz w:val="20"/>
                <w:szCs w:val="20"/>
              </w:rPr>
              <w:t>rodje/vprašalniki (testn</w:t>
            </w:r>
            <w:r w:rsidR="002132B7" w:rsidRPr="00193F0A">
              <w:rPr>
                <w:rFonts w:ascii="Arial" w:hAnsi="Arial" w:cs="Arial"/>
                <w:color w:val="auto"/>
                <w:sz w:val="20"/>
                <w:szCs w:val="20"/>
              </w:rPr>
              <w:t>a</w:t>
            </w:r>
            <w:r w:rsidR="0022746B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 baterij</w:t>
            </w:r>
            <w:r w:rsidR="002132B7" w:rsidRPr="00193F0A">
              <w:rPr>
                <w:rFonts w:ascii="Arial" w:hAnsi="Arial" w:cs="Arial"/>
                <w:color w:val="auto"/>
                <w:sz w:val="20"/>
                <w:szCs w:val="20"/>
              </w:rPr>
              <w:t>a</w:t>
            </w:r>
            <w:r w:rsidR="0022746B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), </w:t>
            </w:r>
            <w:r w:rsidR="002132B7" w:rsidRPr="00193F0A">
              <w:rPr>
                <w:rFonts w:ascii="Arial" w:hAnsi="Arial" w:cs="Arial"/>
                <w:color w:val="auto"/>
                <w:sz w:val="20"/>
                <w:szCs w:val="20"/>
              </w:rPr>
              <w:t>je</w:t>
            </w:r>
            <w:r w:rsidR="0022746B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 sestavljen</w:t>
            </w:r>
            <w:r w:rsidR="00814330" w:rsidRPr="00193F0A">
              <w:rPr>
                <w:rFonts w:ascii="Arial" w:hAnsi="Arial" w:cs="Arial"/>
                <w:color w:val="auto"/>
                <w:sz w:val="20"/>
                <w:szCs w:val="20"/>
              </w:rPr>
              <w:t>a</w:t>
            </w:r>
            <w:r w:rsidR="0022746B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 iz raznolikih testov in vprašalnikov</w:t>
            </w:r>
            <w:r w:rsidR="002132B7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 (poleg kognitivnega testa še </w:t>
            </w:r>
            <w:r w:rsidR="00814330" w:rsidRPr="00193F0A">
              <w:rPr>
                <w:rFonts w:ascii="Arial" w:hAnsi="Arial" w:cs="Arial"/>
                <w:color w:val="auto"/>
                <w:sz w:val="20"/>
                <w:szCs w:val="20"/>
              </w:rPr>
              <w:t xml:space="preserve">vsaj </w:t>
            </w:r>
            <w:r w:rsidR="002132B7" w:rsidRPr="00193F0A">
              <w:rPr>
                <w:rFonts w:ascii="Arial" w:hAnsi="Arial" w:cs="Arial"/>
                <w:color w:val="auto"/>
                <w:sz w:val="20"/>
                <w:szCs w:val="20"/>
              </w:rPr>
              <w:t>2 različna vprašalnika)</w:t>
            </w:r>
            <w:r>
              <w:rPr>
                <w:rFonts w:ascii="Arial" w:hAnsi="Arial" w:cs="Arial"/>
                <w:color w:val="auto"/>
                <w:sz w:val="20"/>
                <w:szCs w:val="20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51EE7AD4" w14:textId="4F66A116" w:rsidR="00AE2A69" w:rsidRPr="00193F0A" w:rsidRDefault="002132B7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Da / Ne</w:t>
            </w:r>
          </w:p>
        </w:tc>
      </w:tr>
      <w:tr w:rsidR="00AE2A69" w:rsidRPr="00193F0A" w14:paraId="5836DEE8" w14:textId="77777777" w:rsidTr="000C6CFA">
        <w:tc>
          <w:tcPr>
            <w:tcW w:w="704" w:type="dxa"/>
          </w:tcPr>
          <w:p w14:paraId="70CA0380" w14:textId="1E43CBD0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lastRenderedPageBreak/>
              <w:t>B.</w:t>
            </w:r>
          </w:p>
        </w:tc>
        <w:tc>
          <w:tcPr>
            <w:tcW w:w="10490" w:type="dxa"/>
          </w:tcPr>
          <w:p w14:paraId="10F5355F" w14:textId="77AC30F7" w:rsidR="00AE2A69" w:rsidRPr="00193F0A" w:rsidRDefault="00AE2A69" w:rsidP="00AE2A69">
            <w:pPr>
              <w:spacing w:line="240" w:lineRule="auto"/>
              <w:jc w:val="both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Ima pozitivne recenzije v mednarodnih strokovnih združenjih za evalvacijo psiholoških vprašalnikov ali testov ali raziskave o veljavnosti pripomočkov, podprte z znanstvenimi članki</w:t>
            </w:r>
            <w:r w:rsidR="00632681">
              <w:rPr>
                <w:rFonts w:cs="Arial"/>
                <w:sz w:val="20"/>
                <w:szCs w:val="20"/>
                <w:lang w:val="sl-SI"/>
              </w:rPr>
              <w:t>.</w:t>
            </w:r>
          </w:p>
        </w:tc>
        <w:tc>
          <w:tcPr>
            <w:tcW w:w="2126" w:type="dxa"/>
          </w:tcPr>
          <w:p w14:paraId="2A0D3855" w14:textId="77777777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Da / Ne</w:t>
            </w:r>
          </w:p>
        </w:tc>
      </w:tr>
      <w:tr w:rsidR="00AE2A69" w:rsidRPr="00193F0A" w14:paraId="3BA7B822" w14:textId="77777777" w:rsidTr="000C6CFA">
        <w:tc>
          <w:tcPr>
            <w:tcW w:w="704" w:type="dxa"/>
          </w:tcPr>
          <w:p w14:paraId="4C1255CE" w14:textId="230921AA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C.</w:t>
            </w:r>
          </w:p>
        </w:tc>
        <w:tc>
          <w:tcPr>
            <w:tcW w:w="10490" w:type="dxa"/>
          </w:tcPr>
          <w:p w14:paraId="76728C69" w14:textId="3C944EC0" w:rsidR="00AE2A69" w:rsidRPr="00193F0A" w:rsidRDefault="00AE2A69" w:rsidP="00AE2A69">
            <w:pPr>
              <w:spacing w:line="240" w:lineRule="auto"/>
              <w:jc w:val="both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Ima testne priročnike, kjer so razložene psihološke teorije za oblikovanje orodij, raziskave merskih karakteristik in uporabljeni vzorci za normiranje</w:t>
            </w:r>
            <w:r w:rsidR="00632681">
              <w:rPr>
                <w:rFonts w:cs="Arial"/>
                <w:sz w:val="20"/>
                <w:szCs w:val="20"/>
                <w:lang w:val="sl-SI"/>
              </w:rPr>
              <w:t>.</w:t>
            </w:r>
          </w:p>
        </w:tc>
        <w:tc>
          <w:tcPr>
            <w:tcW w:w="2126" w:type="dxa"/>
          </w:tcPr>
          <w:p w14:paraId="23818A6A" w14:textId="77777777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Da / Ne</w:t>
            </w:r>
          </w:p>
        </w:tc>
      </w:tr>
      <w:tr w:rsidR="00AE2A69" w:rsidRPr="00193F0A" w14:paraId="7A09962B" w14:textId="77777777" w:rsidTr="000C6CFA">
        <w:tc>
          <w:tcPr>
            <w:tcW w:w="704" w:type="dxa"/>
          </w:tcPr>
          <w:p w14:paraId="2C4FCFF6" w14:textId="36F9C061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D.</w:t>
            </w:r>
          </w:p>
        </w:tc>
        <w:tc>
          <w:tcPr>
            <w:tcW w:w="10490" w:type="dxa"/>
          </w:tcPr>
          <w:p w14:paraId="0CE9E185" w14:textId="66F7929F" w:rsidR="00AE2A69" w:rsidRPr="00193F0A" w:rsidRDefault="00AE2A69" w:rsidP="00AE2A69">
            <w:pPr>
              <w:spacing w:line="240" w:lineRule="auto"/>
              <w:jc w:val="both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Ima raziskave korelacij s priznanimi in široko uporabljenimi psihometričnimi orodji, ki merijo podobne osebnostne dimenzije in sposobnosti</w:t>
            </w:r>
            <w:r w:rsidR="00632681">
              <w:rPr>
                <w:rFonts w:cs="Arial"/>
                <w:sz w:val="20"/>
                <w:szCs w:val="20"/>
                <w:lang w:val="sl-SI"/>
              </w:rPr>
              <w:t>.</w:t>
            </w:r>
          </w:p>
        </w:tc>
        <w:tc>
          <w:tcPr>
            <w:tcW w:w="2126" w:type="dxa"/>
          </w:tcPr>
          <w:p w14:paraId="037D53EE" w14:textId="77777777" w:rsidR="00AE2A69" w:rsidRPr="00193F0A" w:rsidRDefault="00AE2A69" w:rsidP="00AE2A69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Da / Ne</w:t>
            </w:r>
          </w:p>
        </w:tc>
      </w:tr>
      <w:tr w:rsidR="00AE2A69" w:rsidRPr="00193F0A" w14:paraId="2FF83CB3" w14:textId="77777777" w:rsidTr="000C6CFA">
        <w:tc>
          <w:tcPr>
            <w:tcW w:w="704" w:type="dxa"/>
          </w:tcPr>
          <w:p w14:paraId="1F64A5CD" w14:textId="51084DE3" w:rsidR="00AE2A69" w:rsidRPr="00193F0A" w:rsidRDefault="00AE2A69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E.</w:t>
            </w:r>
          </w:p>
        </w:tc>
        <w:tc>
          <w:tcPr>
            <w:tcW w:w="10490" w:type="dxa"/>
          </w:tcPr>
          <w:p w14:paraId="73395FB8" w14:textId="580FF99D" w:rsidR="0022746B" w:rsidRPr="00193F0A" w:rsidRDefault="00136A4D" w:rsidP="00136A4D">
            <w:pPr>
              <w:spacing w:line="240" w:lineRule="auto"/>
              <w:jc w:val="both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Vprašalnik je razvit na podlagi uveljavljenega, preverjenega in znanstveno podprtega</w:t>
            </w:r>
            <w:r w:rsidR="00384483" w:rsidRPr="00193F0A">
              <w:rPr>
                <w:rFonts w:cs="Arial"/>
                <w:sz w:val="20"/>
                <w:szCs w:val="20"/>
                <w:lang w:val="sl-SI"/>
              </w:rPr>
              <w:t xml:space="preserve"> teoretičn</w:t>
            </w:r>
            <w:r w:rsidRPr="00193F0A">
              <w:rPr>
                <w:rFonts w:cs="Arial"/>
                <w:sz w:val="20"/>
                <w:szCs w:val="20"/>
                <w:lang w:val="sl-SI"/>
              </w:rPr>
              <w:t>ega modela</w:t>
            </w:r>
            <w:r w:rsidR="00384483" w:rsidRPr="00193F0A">
              <w:rPr>
                <w:rFonts w:cs="Arial"/>
                <w:sz w:val="20"/>
                <w:szCs w:val="20"/>
                <w:lang w:val="sl-SI"/>
              </w:rPr>
              <w:t xml:space="preserve"> oz. </w:t>
            </w:r>
            <w:r w:rsidR="00AE2A69" w:rsidRPr="00193F0A">
              <w:rPr>
                <w:rFonts w:cs="Arial"/>
                <w:sz w:val="20"/>
                <w:szCs w:val="20"/>
                <w:lang w:val="sl-SI"/>
              </w:rPr>
              <w:t>teoretične podlage</w:t>
            </w:r>
            <w:r w:rsidRPr="00193F0A">
              <w:rPr>
                <w:rFonts w:cs="Arial"/>
                <w:sz w:val="20"/>
                <w:szCs w:val="20"/>
                <w:lang w:val="sl-SI"/>
              </w:rPr>
              <w:t xml:space="preserve"> (npr. </w:t>
            </w:r>
            <w:r w:rsidRPr="00193F0A">
              <w:rPr>
                <w:rFonts w:cs="Arial"/>
                <w:sz w:val="20"/>
                <w:szCs w:val="20"/>
              </w:rPr>
              <w:t>“Velikih 5”…).</w:t>
            </w:r>
          </w:p>
        </w:tc>
        <w:tc>
          <w:tcPr>
            <w:tcW w:w="2126" w:type="dxa"/>
          </w:tcPr>
          <w:p w14:paraId="7B1A0329" w14:textId="48CB4188" w:rsidR="00AE2A69" w:rsidRPr="00193F0A" w:rsidRDefault="00AE2A69" w:rsidP="000C6CFA">
            <w:pPr>
              <w:spacing w:line="240" w:lineRule="auto"/>
              <w:jc w:val="center"/>
              <w:rPr>
                <w:rFonts w:cs="Arial"/>
                <w:sz w:val="20"/>
                <w:szCs w:val="20"/>
                <w:lang w:val="sl-SI"/>
              </w:rPr>
            </w:pPr>
            <w:r w:rsidRPr="00193F0A">
              <w:rPr>
                <w:rFonts w:cs="Arial"/>
                <w:sz w:val="20"/>
                <w:szCs w:val="20"/>
                <w:lang w:val="sl-SI"/>
              </w:rPr>
              <w:t>Da / Ne</w:t>
            </w:r>
          </w:p>
        </w:tc>
      </w:tr>
    </w:tbl>
    <w:p w14:paraId="5CD2DF1D" w14:textId="77777777" w:rsidR="00432160" w:rsidRPr="00193F0A" w:rsidRDefault="00432160" w:rsidP="00432160">
      <w:pPr>
        <w:rPr>
          <w:rFonts w:cs="Arial"/>
          <w:szCs w:val="20"/>
          <w:lang w:val="sl-SI"/>
        </w:rPr>
      </w:pPr>
    </w:p>
    <w:p w14:paraId="6E706AA3" w14:textId="4A37193A" w:rsidR="002F1BF5" w:rsidRPr="00193F0A" w:rsidRDefault="00A24B85" w:rsidP="00432160">
      <w:pPr>
        <w:rPr>
          <w:rFonts w:cs="Arial"/>
          <w:szCs w:val="20"/>
          <w:lang w:val="sl-SI"/>
        </w:rPr>
      </w:pPr>
      <w:r w:rsidRPr="00193F0A">
        <w:rPr>
          <w:rFonts w:cs="Arial"/>
          <w:i/>
          <w:iCs/>
          <w:szCs w:val="20"/>
          <w:lang w:val="sl-SI"/>
        </w:rPr>
        <w:t>Opomba:</w:t>
      </w:r>
      <w:r w:rsidRPr="00193F0A">
        <w:rPr>
          <w:rFonts w:cs="Arial"/>
          <w:szCs w:val="20"/>
          <w:lang w:val="sl-SI"/>
        </w:rPr>
        <w:t xml:space="preserve"> </w:t>
      </w:r>
      <w:r w:rsidR="00432160" w:rsidRPr="00193F0A">
        <w:rPr>
          <w:rFonts w:cs="Arial"/>
          <w:szCs w:val="20"/>
          <w:lang w:val="sl-SI"/>
        </w:rPr>
        <w:t xml:space="preserve">Ponudnik mora za dokazovanje ustreznosti orodja </w:t>
      </w:r>
      <w:r w:rsidR="00432160" w:rsidRPr="00193F0A">
        <w:rPr>
          <w:rFonts w:cs="Arial"/>
          <w:szCs w:val="20"/>
          <w:u w:val="single"/>
          <w:lang w:val="sl-SI"/>
        </w:rPr>
        <w:t xml:space="preserve">izpolnjevati </w:t>
      </w:r>
      <w:r w:rsidR="0034240B" w:rsidRPr="00193F0A">
        <w:rPr>
          <w:rFonts w:cs="Arial"/>
          <w:szCs w:val="20"/>
          <w:u w:val="single"/>
          <w:lang w:val="sl-SI"/>
        </w:rPr>
        <w:t>točko A in še</w:t>
      </w:r>
      <w:r w:rsidR="0034240B" w:rsidRPr="00193F0A">
        <w:rPr>
          <w:rFonts w:cs="Arial"/>
          <w:szCs w:val="20"/>
          <w:lang w:val="sl-SI"/>
        </w:rPr>
        <w:t xml:space="preserve"> </w:t>
      </w:r>
      <w:r w:rsidR="00432160" w:rsidRPr="00193F0A">
        <w:rPr>
          <w:rFonts w:cs="Arial"/>
          <w:szCs w:val="20"/>
          <w:u w:val="single"/>
          <w:lang w:val="sl-SI"/>
        </w:rPr>
        <w:t>najmanj dve točki</w:t>
      </w:r>
      <w:r w:rsidR="0034240B" w:rsidRPr="00193F0A">
        <w:rPr>
          <w:rFonts w:cs="Arial"/>
          <w:szCs w:val="20"/>
          <w:lang w:val="sl-SI"/>
        </w:rPr>
        <w:t xml:space="preserve"> </w:t>
      </w:r>
      <w:r w:rsidR="0034240B" w:rsidRPr="00193F0A">
        <w:rPr>
          <w:rFonts w:cs="Arial"/>
          <w:szCs w:val="20"/>
          <w:u w:val="single"/>
          <w:lang w:val="sl-SI"/>
        </w:rPr>
        <w:t>izmed točk B., C., D., ali E</w:t>
      </w:r>
      <w:r w:rsidR="0034240B" w:rsidRPr="00193F0A">
        <w:rPr>
          <w:rFonts w:cs="Arial"/>
          <w:szCs w:val="20"/>
          <w:lang w:val="sl-SI"/>
        </w:rPr>
        <w:t xml:space="preserve"> </w:t>
      </w:r>
      <w:r w:rsidR="00432160" w:rsidRPr="00193F0A">
        <w:rPr>
          <w:rFonts w:cs="Arial"/>
          <w:szCs w:val="20"/>
          <w:lang w:val="sl-SI"/>
        </w:rPr>
        <w:t xml:space="preserve">ter v ta namen v ponudbi </w:t>
      </w:r>
      <w:r w:rsidR="00432160" w:rsidRPr="00193F0A">
        <w:rPr>
          <w:rFonts w:cs="Arial"/>
          <w:b/>
          <w:bCs/>
          <w:szCs w:val="20"/>
          <w:lang w:val="sl-SI"/>
        </w:rPr>
        <w:t>priložiti dokazila</w:t>
      </w:r>
      <w:r w:rsidR="00432160" w:rsidRPr="00193F0A">
        <w:rPr>
          <w:rFonts w:cs="Arial"/>
          <w:szCs w:val="20"/>
          <w:lang w:val="sl-SI"/>
        </w:rPr>
        <w:t>, in sicer</w:t>
      </w:r>
      <w:r w:rsidR="00B007AF">
        <w:rPr>
          <w:rFonts w:cs="Arial"/>
          <w:szCs w:val="20"/>
          <w:lang w:val="sl-SI"/>
        </w:rPr>
        <w:t>:</w:t>
      </w:r>
      <w:r w:rsidR="00432160" w:rsidRPr="00193F0A">
        <w:rPr>
          <w:rFonts w:cs="Arial"/>
          <w:szCs w:val="20"/>
          <w:lang w:val="sl-SI"/>
        </w:rPr>
        <w:t xml:space="preserve"> </w:t>
      </w:r>
    </w:p>
    <w:p w14:paraId="7BD6DF2B" w14:textId="3E367F51" w:rsidR="002F1BF5" w:rsidRPr="00193F0A" w:rsidRDefault="00B007AF" w:rsidP="002F1BF5">
      <w:pPr>
        <w:pStyle w:val="Odstavekseznama"/>
        <w:numPr>
          <w:ilvl w:val="0"/>
          <w:numId w:val="33"/>
        </w:numPr>
        <w:rPr>
          <w:rFonts w:cs="Arial"/>
          <w:szCs w:val="20"/>
          <w:lang w:val="sl-SI"/>
        </w:rPr>
      </w:pPr>
      <w:r>
        <w:rPr>
          <w:rFonts w:cs="Arial"/>
          <w:szCs w:val="20"/>
          <w:lang w:val="sl-SI"/>
        </w:rPr>
        <w:t>z</w:t>
      </w:r>
      <w:r w:rsidR="002F1BF5" w:rsidRPr="00193F0A">
        <w:rPr>
          <w:rFonts w:cs="Arial"/>
          <w:szCs w:val="20"/>
          <w:lang w:val="sl-SI"/>
        </w:rPr>
        <w:t xml:space="preserve">a točko A navedbo uporabljenih vprašalnikov </w:t>
      </w:r>
    </w:p>
    <w:p w14:paraId="20C6402B" w14:textId="7E346326" w:rsidR="00432160" w:rsidRPr="00193F0A" w:rsidRDefault="00B007AF" w:rsidP="002F1BF5">
      <w:pPr>
        <w:pStyle w:val="Odstavekseznama"/>
        <w:numPr>
          <w:ilvl w:val="0"/>
          <w:numId w:val="33"/>
        </w:numPr>
        <w:rPr>
          <w:rFonts w:cs="Arial"/>
          <w:szCs w:val="20"/>
          <w:lang w:val="sl-SI"/>
        </w:rPr>
      </w:pPr>
      <w:r>
        <w:rPr>
          <w:rFonts w:cs="Arial"/>
          <w:szCs w:val="20"/>
          <w:lang w:val="sl-SI"/>
        </w:rPr>
        <w:t>z</w:t>
      </w:r>
      <w:r w:rsidR="002F1BF5" w:rsidRPr="00193F0A">
        <w:rPr>
          <w:rFonts w:cs="Arial"/>
          <w:szCs w:val="20"/>
          <w:lang w:val="sl-SI"/>
        </w:rPr>
        <w:t xml:space="preserve">a točke B., C., D., in E pa </w:t>
      </w:r>
      <w:r w:rsidR="00432160" w:rsidRPr="00193F0A">
        <w:rPr>
          <w:rFonts w:cs="Arial"/>
          <w:szCs w:val="20"/>
          <w:lang w:val="sl-SI"/>
        </w:rPr>
        <w:t xml:space="preserve">dokumente kot so navedeni pri opisu tehnične zahteve za ponujeno orodje v posamezni točki. </w:t>
      </w:r>
    </w:p>
    <w:p w14:paraId="210060BF" w14:textId="77777777" w:rsidR="00832877" w:rsidRPr="00193F0A" w:rsidRDefault="00832877" w:rsidP="00DE193D">
      <w:pPr>
        <w:suppressAutoHyphens/>
        <w:spacing w:line="240" w:lineRule="auto"/>
        <w:jc w:val="both"/>
        <w:rPr>
          <w:rFonts w:cs="Arial"/>
          <w:szCs w:val="20"/>
          <w:lang w:val="sl-SI"/>
        </w:rPr>
      </w:pPr>
    </w:p>
    <w:p w14:paraId="688350FA" w14:textId="77777777" w:rsidR="00832877" w:rsidRPr="00193F0A" w:rsidRDefault="00832877" w:rsidP="00DE193D">
      <w:pPr>
        <w:suppressAutoHyphens/>
        <w:spacing w:line="240" w:lineRule="auto"/>
        <w:jc w:val="both"/>
        <w:rPr>
          <w:rFonts w:cs="Arial"/>
          <w:szCs w:val="20"/>
          <w:lang w:val="sl-SI"/>
        </w:rPr>
      </w:pPr>
    </w:p>
    <w:p w14:paraId="10FB7A7C" w14:textId="77777777" w:rsidR="00E03493" w:rsidRPr="00193F0A" w:rsidRDefault="00E03493" w:rsidP="00DE193D">
      <w:pPr>
        <w:suppressAutoHyphens/>
        <w:spacing w:line="240" w:lineRule="auto"/>
        <w:jc w:val="both"/>
        <w:rPr>
          <w:rFonts w:cs="Arial"/>
          <w:szCs w:val="20"/>
          <w:lang w:val="sl-SI"/>
        </w:rPr>
      </w:pPr>
    </w:p>
    <w:p w14:paraId="2A3F4DDA" w14:textId="77777777" w:rsidR="007F1C69" w:rsidRPr="00EA595D" w:rsidRDefault="007F1C69" w:rsidP="00DE193D">
      <w:pPr>
        <w:suppressAutoHyphens/>
        <w:spacing w:line="240" w:lineRule="auto"/>
        <w:jc w:val="both"/>
        <w:rPr>
          <w:rFonts w:cs="Arial"/>
          <w:sz w:val="22"/>
          <w:szCs w:val="22"/>
          <w:lang w:val="sl-SI"/>
        </w:rPr>
      </w:pPr>
    </w:p>
    <w:p w14:paraId="7B187370" w14:textId="6BEF4E2F" w:rsidR="00BF27FA" w:rsidRPr="00EA595D" w:rsidRDefault="007C4227" w:rsidP="00DE193D">
      <w:pPr>
        <w:suppressAutoHyphens/>
        <w:spacing w:line="240" w:lineRule="auto"/>
        <w:jc w:val="both"/>
        <w:rPr>
          <w:rFonts w:cs="Arial"/>
          <w:color w:val="000000"/>
          <w:szCs w:val="20"/>
          <w:lang w:val="sl-SI"/>
        </w:rPr>
      </w:pPr>
      <w:r w:rsidRPr="00EA595D">
        <w:rPr>
          <w:rFonts w:cs="Arial"/>
          <w:color w:val="000000"/>
          <w:szCs w:val="20"/>
          <w:lang w:val="sl-SI"/>
        </w:rPr>
        <w:t xml:space="preserve"> </w:t>
      </w:r>
    </w:p>
    <w:sectPr w:rsidR="00BF27FA" w:rsidRPr="00EA595D" w:rsidSect="00EA595D">
      <w:headerReference w:type="default" r:id="rId8"/>
      <w:footerReference w:type="even" r:id="rId9"/>
      <w:footerReference w:type="default" r:id="rId10"/>
      <w:headerReference w:type="first" r:id="rId11"/>
      <w:pgSz w:w="16840" w:h="11900" w:orient="landscape" w:code="9"/>
      <w:pgMar w:top="1701" w:right="1701" w:bottom="1268" w:left="1134" w:header="964" w:footer="794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92D1F2" w14:textId="77777777" w:rsidR="00145DF5" w:rsidRDefault="00145DF5">
      <w:r>
        <w:separator/>
      </w:r>
    </w:p>
  </w:endnote>
  <w:endnote w:type="continuationSeparator" w:id="0">
    <w:p w14:paraId="4D5B715F" w14:textId="77777777" w:rsidR="00145DF5" w:rsidRDefault="00145D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24F01" w14:textId="77777777" w:rsidR="001F586F" w:rsidRDefault="001F586F" w:rsidP="00CD17B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787D9108" w14:textId="77777777" w:rsidR="001F586F" w:rsidRDefault="001F586F" w:rsidP="00CD17B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306B7" w14:textId="723E1127" w:rsidR="001F586F" w:rsidRDefault="001F586F" w:rsidP="00CD17B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separate"/>
    </w:r>
    <w:r w:rsidR="000E66B5">
      <w:rPr>
        <w:rStyle w:val="tevilkastrani"/>
        <w:noProof/>
      </w:rPr>
      <w:t>2</w:t>
    </w:r>
    <w:r>
      <w:rPr>
        <w:rStyle w:val="tevilkastrani"/>
      </w:rPr>
      <w:fldChar w:fldCharType="end"/>
    </w:r>
  </w:p>
  <w:p w14:paraId="28953EE6" w14:textId="77777777" w:rsidR="001F586F" w:rsidRDefault="001F586F" w:rsidP="00120BA2">
    <w:pPr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D3DF54" w14:textId="77777777" w:rsidR="00145DF5" w:rsidRDefault="00145DF5">
      <w:r>
        <w:separator/>
      </w:r>
    </w:p>
  </w:footnote>
  <w:footnote w:type="continuationSeparator" w:id="0">
    <w:p w14:paraId="0ED2BD49" w14:textId="77777777" w:rsidR="00145DF5" w:rsidRDefault="00145D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3D994" w14:textId="77777777" w:rsidR="001F586F" w:rsidRPr="00110CBD" w:rsidRDefault="001F586F" w:rsidP="007D75CF">
    <w:pPr>
      <w:pStyle w:val="Glava"/>
      <w:spacing w:line="240" w:lineRule="exact"/>
      <w:rPr>
        <w:rFonts w:ascii="Republika" w:hAnsi="Republika"/>
        <w:sz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9B79F" w14:textId="6B50E49C" w:rsidR="001F586F" w:rsidRPr="008F3500" w:rsidRDefault="00EA595D" w:rsidP="00924E3C">
    <w:pPr>
      <w:autoSpaceDE w:val="0"/>
      <w:autoSpaceDN w:val="0"/>
      <w:adjustRightInd w:val="0"/>
      <w:spacing w:line="240" w:lineRule="auto"/>
      <w:rPr>
        <w:rFonts w:ascii="Republika" w:hAnsi="Republika"/>
        <w:lang w:val="sl-SI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48873057" wp14:editId="35909905">
          <wp:simplePos x="0" y="0"/>
          <wp:positionH relativeFrom="column">
            <wp:posOffset>5812735</wp:posOffset>
          </wp:positionH>
          <wp:positionV relativeFrom="paragraph">
            <wp:posOffset>-191770</wp:posOffset>
          </wp:positionV>
          <wp:extent cx="1559560" cy="466725"/>
          <wp:effectExtent l="0" t="0" r="2540" b="9525"/>
          <wp:wrapTopAndBottom/>
          <wp:docPr id="6" name="Slika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9560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A336D">
      <w:rPr>
        <w:noProof/>
      </w:rPr>
      <w:drawing>
        <wp:anchor distT="0" distB="0" distL="114300" distR="114300" simplePos="0" relativeHeight="251661312" behindDoc="0" locked="0" layoutInCell="1" allowOverlap="1" wp14:anchorId="6563871E" wp14:editId="195F194E">
          <wp:simplePos x="0" y="0"/>
          <wp:positionH relativeFrom="margin">
            <wp:align>center</wp:align>
          </wp:positionH>
          <wp:positionV relativeFrom="paragraph">
            <wp:posOffset>-124460</wp:posOffset>
          </wp:positionV>
          <wp:extent cx="1877060" cy="361950"/>
          <wp:effectExtent l="0" t="0" r="8890" b="0"/>
          <wp:wrapTopAndBottom/>
          <wp:docPr id="7" name="Slika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7060" cy="361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547D8" w:rsidRPr="008F3500">
      <w:rPr>
        <w:noProof/>
        <w:szCs w:val="20"/>
        <w:lang w:val="sl-SI" w:eastAsia="sl-SI"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15688CEE" wp14:editId="4F7B178A">
              <wp:simplePos x="0" y="0"/>
              <wp:positionH relativeFrom="column">
                <wp:posOffset>-431800</wp:posOffset>
              </wp:positionH>
              <wp:positionV relativeFrom="page">
                <wp:posOffset>3600450</wp:posOffset>
              </wp:positionV>
              <wp:extent cx="252095" cy="0"/>
              <wp:effectExtent l="6350" t="9525" r="8255" b="9525"/>
              <wp:wrapNone/>
              <wp:docPr id="2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5209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428299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CA2DDF" id="Line 5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" o:allowincell="f" strokecolor="#428299" strokeweight=".5pt">
              <w10:wrap anchory="page"/>
            </v:line>
          </w:pict>
        </mc:Fallback>
      </mc:AlternateContent>
    </w:r>
  </w:p>
  <w:p w14:paraId="25560683" w14:textId="69B689B0" w:rsidR="001F586F" w:rsidRDefault="000D7B90" w:rsidP="000D7B90">
    <w:pPr>
      <w:autoSpaceDE w:val="0"/>
      <w:autoSpaceDN w:val="0"/>
      <w:adjustRightInd w:val="0"/>
      <w:spacing w:line="240" w:lineRule="auto"/>
      <w:rPr>
        <w:rFonts w:cs="Arial"/>
        <w:sz w:val="16"/>
        <w:lang w:val="sl-SI"/>
      </w:rPr>
    </w:pPr>
    <w:r>
      <w:rPr>
        <w:rFonts w:ascii="Republika" w:hAnsi="Republika"/>
        <w:lang w:val="sl-SI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5494D"/>
    <w:multiLevelType w:val="hybridMultilevel"/>
    <w:tmpl w:val="94C8290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B356E0"/>
    <w:multiLevelType w:val="hybridMultilevel"/>
    <w:tmpl w:val="0BA2C00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165F75"/>
    <w:multiLevelType w:val="hybridMultilevel"/>
    <w:tmpl w:val="F14EF10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687404"/>
    <w:multiLevelType w:val="hybridMultilevel"/>
    <w:tmpl w:val="D812D2FC"/>
    <w:lvl w:ilvl="0" w:tplc="5B5E9D8C">
      <w:start w:val="1"/>
      <w:numFmt w:val="bullet"/>
      <w:lvlText w:val=""/>
      <w:lvlJc w:val="left"/>
      <w:pPr>
        <w:ind w:left="1139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859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79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99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019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739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59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79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99" w:hanging="360"/>
      </w:pPr>
      <w:rPr>
        <w:rFonts w:ascii="Wingdings" w:hAnsi="Wingdings" w:hint="default"/>
      </w:rPr>
    </w:lvl>
  </w:abstractNum>
  <w:abstractNum w:abstractNumId="4" w15:restartNumberingAfterBreak="0">
    <w:nsid w:val="132B0F6A"/>
    <w:multiLevelType w:val="hybridMultilevel"/>
    <w:tmpl w:val="7878311A"/>
    <w:lvl w:ilvl="0" w:tplc="E0B404B2">
      <w:numFmt w:val="bullet"/>
      <w:lvlText w:val="-"/>
      <w:lvlJc w:val="left"/>
      <w:pPr>
        <w:ind w:left="1074" w:hanging="360"/>
      </w:pPr>
      <w:rPr>
        <w:rFonts w:ascii="Times New Roman" w:eastAsia="Times New Roman" w:hAnsi="Times New Roman" w:cs="Times New Roman" w:hint="default"/>
        <w:b w:val="0"/>
      </w:rPr>
    </w:lvl>
    <w:lvl w:ilvl="1" w:tplc="0424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5" w15:restartNumberingAfterBreak="0">
    <w:nsid w:val="1A9F04C0"/>
    <w:multiLevelType w:val="hybridMultilevel"/>
    <w:tmpl w:val="2ADE1160"/>
    <w:lvl w:ilvl="0" w:tplc="A95013AC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B71AE7"/>
    <w:multiLevelType w:val="hybridMultilevel"/>
    <w:tmpl w:val="33AE002E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3C1BF4"/>
    <w:multiLevelType w:val="hybridMultilevel"/>
    <w:tmpl w:val="8432E18A"/>
    <w:lvl w:ilvl="0" w:tplc="D3723430">
      <w:start w:val="27"/>
      <w:numFmt w:val="bullet"/>
      <w:lvlText w:val=""/>
      <w:lvlJc w:val="left"/>
      <w:pPr>
        <w:ind w:left="1080" w:hanging="360"/>
      </w:pPr>
      <w:rPr>
        <w:rFonts w:ascii="Symbol" w:eastAsia="Times New Roman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019051F"/>
    <w:multiLevelType w:val="hybridMultilevel"/>
    <w:tmpl w:val="EF78556A"/>
    <w:lvl w:ilvl="0" w:tplc="9F725F0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D15730"/>
    <w:multiLevelType w:val="hybridMultilevel"/>
    <w:tmpl w:val="15D03538"/>
    <w:lvl w:ilvl="0" w:tplc="0424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24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24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24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24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24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24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24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2FAE6A51"/>
    <w:multiLevelType w:val="hybridMultilevel"/>
    <w:tmpl w:val="F4D89F5C"/>
    <w:lvl w:ilvl="0" w:tplc="D3723430">
      <w:start w:val="27"/>
      <w:numFmt w:val="bullet"/>
      <w:lvlText w:val="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24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1" w15:restartNumberingAfterBreak="0">
    <w:nsid w:val="33E81B3A"/>
    <w:multiLevelType w:val="multilevel"/>
    <w:tmpl w:val="907A0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E686390"/>
    <w:multiLevelType w:val="hybridMultilevel"/>
    <w:tmpl w:val="B908E546"/>
    <w:lvl w:ilvl="0" w:tplc="CCA0A96C">
      <w:start w:val="7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Cambria" w:eastAsia="Times New Roman" w:hAnsi="Cambria" w:cs="Times New Roman" w:hint="default"/>
        <w:color w:val="auto"/>
      </w:rPr>
    </w:lvl>
    <w:lvl w:ilvl="1" w:tplc="0424000F">
      <w:start w:val="1"/>
      <w:numFmt w:val="decimal"/>
      <w:lvlText w:val="%2."/>
      <w:lvlJc w:val="left"/>
      <w:pPr>
        <w:tabs>
          <w:tab w:val="num" w:pos="1270"/>
        </w:tabs>
        <w:ind w:left="1270" w:hanging="360"/>
      </w:pPr>
      <w:rPr>
        <w:rFonts w:hint="default"/>
        <w:color w:val="auto"/>
      </w:rPr>
    </w:lvl>
    <w:lvl w:ilvl="2" w:tplc="04240005" w:tentative="1">
      <w:start w:val="1"/>
      <w:numFmt w:val="bullet"/>
      <w:lvlText w:val=""/>
      <w:lvlJc w:val="left"/>
      <w:pPr>
        <w:tabs>
          <w:tab w:val="num" w:pos="1990"/>
        </w:tabs>
        <w:ind w:left="199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710"/>
        </w:tabs>
        <w:ind w:left="271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430"/>
        </w:tabs>
        <w:ind w:left="343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150"/>
        </w:tabs>
        <w:ind w:left="415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870"/>
        </w:tabs>
        <w:ind w:left="487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590"/>
        </w:tabs>
        <w:ind w:left="559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310"/>
        </w:tabs>
        <w:ind w:left="6310" w:hanging="360"/>
      </w:pPr>
      <w:rPr>
        <w:rFonts w:ascii="Wingdings" w:hAnsi="Wingdings" w:hint="default"/>
      </w:rPr>
    </w:lvl>
  </w:abstractNum>
  <w:abstractNum w:abstractNumId="13" w15:restartNumberingAfterBreak="0">
    <w:nsid w:val="3F0432A5"/>
    <w:multiLevelType w:val="multilevel"/>
    <w:tmpl w:val="322050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6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424A5642"/>
    <w:multiLevelType w:val="hybridMultilevel"/>
    <w:tmpl w:val="7D3012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9252ED"/>
    <w:multiLevelType w:val="hybridMultilevel"/>
    <w:tmpl w:val="C54CB0A6"/>
    <w:lvl w:ilvl="0" w:tplc="0424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516B6C"/>
    <w:multiLevelType w:val="hybridMultilevel"/>
    <w:tmpl w:val="7D3012A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347285"/>
    <w:multiLevelType w:val="multilevel"/>
    <w:tmpl w:val="437C60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6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BB774A7"/>
    <w:multiLevelType w:val="hybridMultilevel"/>
    <w:tmpl w:val="CEE00064"/>
    <w:lvl w:ilvl="0" w:tplc="739C829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4F0A7861"/>
    <w:multiLevelType w:val="hybridMultilevel"/>
    <w:tmpl w:val="9A5AF8B4"/>
    <w:lvl w:ilvl="0" w:tplc="4BA08A7E">
      <w:numFmt w:val="bullet"/>
      <w:lvlText w:val="−"/>
      <w:lvlJc w:val="left"/>
      <w:pPr>
        <w:ind w:left="1074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0" w15:restartNumberingAfterBreak="0">
    <w:nsid w:val="547542AF"/>
    <w:multiLevelType w:val="hybridMultilevel"/>
    <w:tmpl w:val="612E9BD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737235"/>
    <w:multiLevelType w:val="hybridMultilevel"/>
    <w:tmpl w:val="5BDEB88C"/>
    <w:lvl w:ilvl="0" w:tplc="0424000F">
      <w:start w:val="1"/>
      <w:numFmt w:val="decimal"/>
      <w:lvlText w:val="%1."/>
      <w:lvlJc w:val="left"/>
      <w:pPr>
        <w:ind w:left="2136" w:hanging="360"/>
      </w:pPr>
    </w:lvl>
    <w:lvl w:ilvl="1" w:tplc="04240019" w:tentative="1">
      <w:start w:val="1"/>
      <w:numFmt w:val="lowerLetter"/>
      <w:lvlText w:val="%2."/>
      <w:lvlJc w:val="left"/>
      <w:pPr>
        <w:ind w:left="2856" w:hanging="360"/>
      </w:pPr>
    </w:lvl>
    <w:lvl w:ilvl="2" w:tplc="0424001B" w:tentative="1">
      <w:start w:val="1"/>
      <w:numFmt w:val="lowerRoman"/>
      <w:lvlText w:val="%3."/>
      <w:lvlJc w:val="right"/>
      <w:pPr>
        <w:ind w:left="3576" w:hanging="180"/>
      </w:pPr>
    </w:lvl>
    <w:lvl w:ilvl="3" w:tplc="0424000F" w:tentative="1">
      <w:start w:val="1"/>
      <w:numFmt w:val="decimal"/>
      <w:lvlText w:val="%4."/>
      <w:lvlJc w:val="left"/>
      <w:pPr>
        <w:ind w:left="4296" w:hanging="360"/>
      </w:pPr>
    </w:lvl>
    <w:lvl w:ilvl="4" w:tplc="04240019" w:tentative="1">
      <w:start w:val="1"/>
      <w:numFmt w:val="lowerLetter"/>
      <w:lvlText w:val="%5."/>
      <w:lvlJc w:val="left"/>
      <w:pPr>
        <w:ind w:left="5016" w:hanging="360"/>
      </w:pPr>
    </w:lvl>
    <w:lvl w:ilvl="5" w:tplc="0424001B" w:tentative="1">
      <w:start w:val="1"/>
      <w:numFmt w:val="lowerRoman"/>
      <w:lvlText w:val="%6."/>
      <w:lvlJc w:val="right"/>
      <w:pPr>
        <w:ind w:left="5736" w:hanging="180"/>
      </w:pPr>
    </w:lvl>
    <w:lvl w:ilvl="6" w:tplc="0424000F" w:tentative="1">
      <w:start w:val="1"/>
      <w:numFmt w:val="decimal"/>
      <w:lvlText w:val="%7."/>
      <w:lvlJc w:val="left"/>
      <w:pPr>
        <w:ind w:left="6456" w:hanging="360"/>
      </w:pPr>
    </w:lvl>
    <w:lvl w:ilvl="7" w:tplc="04240019" w:tentative="1">
      <w:start w:val="1"/>
      <w:numFmt w:val="lowerLetter"/>
      <w:lvlText w:val="%8."/>
      <w:lvlJc w:val="left"/>
      <w:pPr>
        <w:ind w:left="7176" w:hanging="360"/>
      </w:pPr>
    </w:lvl>
    <w:lvl w:ilvl="8" w:tplc="0424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2" w15:restartNumberingAfterBreak="0">
    <w:nsid w:val="59403337"/>
    <w:multiLevelType w:val="hybridMultilevel"/>
    <w:tmpl w:val="247AB610"/>
    <w:lvl w:ilvl="0" w:tplc="0424000F">
      <w:start w:val="1"/>
      <w:numFmt w:val="decimal"/>
      <w:lvlText w:val="%1."/>
      <w:lvlJc w:val="left"/>
      <w:pPr>
        <w:ind w:left="1080" w:hanging="360"/>
      </w:p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AC457D5"/>
    <w:multiLevelType w:val="multilevel"/>
    <w:tmpl w:val="9B2EB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4808B8"/>
    <w:multiLevelType w:val="hybridMultilevel"/>
    <w:tmpl w:val="3CBC6ACA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F27D34"/>
    <w:multiLevelType w:val="hybridMultilevel"/>
    <w:tmpl w:val="AB4C0D36"/>
    <w:lvl w:ilvl="0" w:tplc="F1DC3C6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1A0152A"/>
    <w:multiLevelType w:val="hybridMultilevel"/>
    <w:tmpl w:val="4E661734"/>
    <w:lvl w:ilvl="0" w:tplc="6ABAE63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54F8B"/>
    <w:multiLevelType w:val="multilevel"/>
    <w:tmpl w:val="979A925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3"/>
      <w:numFmt w:val="decimal"/>
      <w:lvlText w:val="%1.%2."/>
      <w:lvlJc w:val="left"/>
      <w:pPr>
        <w:ind w:left="1004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932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286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3788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  <w:b w:val="0"/>
      </w:rPr>
    </w:lvl>
  </w:abstractNum>
  <w:abstractNum w:abstractNumId="28" w15:restartNumberingAfterBreak="0">
    <w:nsid w:val="64E27EEE"/>
    <w:multiLevelType w:val="multilevel"/>
    <w:tmpl w:val="D0D4D2A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44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9" w15:restartNumberingAfterBreak="0">
    <w:nsid w:val="6588601A"/>
    <w:multiLevelType w:val="hybridMultilevel"/>
    <w:tmpl w:val="0BA2C00E"/>
    <w:lvl w:ilvl="0" w:tplc="769A8AA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color w:val="auto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B12CAF"/>
    <w:multiLevelType w:val="multilevel"/>
    <w:tmpl w:val="F25A29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SlogSlogNaslov2Pred24ptSestavljen11pt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1" w15:restartNumberingAfterBreak="0">
    <w:nsid w:val="7B1A639B"/>
    <w:multiLevelType w:val="hybridMultilevel"/>
    <w:tmpl w:val="90AED78E"/>
    <w:lvl w:ilvl="0" w:tplc="1EBED5C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E54EEC"/>
    <w:multiLevelType w:val="hybridMultilevel"/>
    <w:tmpl w:val="72D84052"/>
    <w:lvl w:ilvl="0" w:tplc="A95013AC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81217279">
    <w:abstractNumId w:val="7"/>
  </w:num>
  <w:num w:numId="2" w16cid:durableId="957369528">
    <w:abstractNumId w:val="17"/>
  </w:num>
  <w:num w:numId="3" w16cid:durableId="1546141529">
    <w:abstractNumId w:val="10"/>
  </w:num>
  <w:num w:numId="4" w16cid:durableId="386417948">
    <w:abstractNumId w:val="30"/>
  </w:num>
  <w:num w:numId="5" w16cid:durableId="143206569">
    <w:abstractNumId w:val="21"/>
  </w:num>
  <w:num w:numId="6" w16cid:durableId="1147285714">
    <w:abstractNumId w:val="12"/>
  </w:num>
  <w:num w:numId="7" w16cid:durableId="133916025">
    <w:abstractNumId w:val="5"/>
  </w:num>
  <w:num w:numId="8" w16cid:durableId="854269210">
    <w:abstractNumId w:val="32"/>
  </w:num>
  <w:num w:numId="9" w16cid:durableId="666178835">
    <w:abstractNumId w:val="22"/>
  </w:num>
  <w:num w:numId="10" w16cid:durableId="1868710017">
    <w:abstractNumId w:val="31"/>
  </w:num>
  <w:num w:numId="11" w16cid:durableId="2085953266">
    <w:abstractNumId w:val="6"/>
  </w:num>
  <w:num w:numId="12" w16cid:durableId="745762260">
    <w:abstractNumId w:val="29"/>
  </w:num>
  <w:num w:numId="13" w16cid:durableId="229461271">
    <w:abstractNumId w:val="3"/>
  </w:num>
  <w:num w:numId="14" w16cid:durableId="1079672525">
    <w:abstractNumId w:val="13"/>
  </w:num>
  <w:num w:numId="15" w16cid:durableId="1686438937">
    <w:abstractNumId w:val="27"/>
  </w:num>
  <w:num w:numId="16" w16cid:durableId="1987390104">
    <w:abstractNumId w:val="28"/>
  </w:num>
  <w:num w:numId="17" w16cid:durableId="1217426989">
    <w:abstractNumId w:val="1"/>
  </w:num>
  <w:num w:numId="18" w16cid:durableId="1850873326">
    <w:abstractNumId w:val="25"/>
  </w:num>
  <w:num w:numId="19" w16cid:durableId="114175104">
    <w:abstractNumId w:val="0"/>
  </w:num>
  <w:num w:numId="20" w16cid:durableId="1740202926">
    <w:abstractNumId w:val="18"/>
  </w:num>
  <w:num w:numId="21" w16cid:durableId="1589000737">
    <w:abstractNumId w:val="26"/>
  </w:num>
  <w:num w:numId="22" w16cid:durableId="1365599215">
    <w:abstractNumId w:val="24"/>
  </w:num>
  <w:num w:numId="23" w16cid:durableId="751007680">
    <w:abstractNumId w:val="9"/>
  </w:num>
  <w:num w:numId="24" w16cid:durableId="1240477259">
    <w:abstractNumId w:val="19"/>
  </w:num>
  <w:num w:numId="25" w16cid:durableId="1492672459">
    <w:abstractNumId w:val="2"/>
  </w:num>
  <w:num w:numId="26" w16cid:durableId="301539462">
    <w:abstractNumId w:val="4"/>
  </w:num>
  <w:num w:numId="27" w16cid:durableId="1122648251">
    <w:abstractNumId w:val="11"/>
  </w:num>
  <w:num w:numId="28" w16cid:durableId="1310788466">
    <w:abstractNumId w:val="16"/>
  </w:num>
  <w:num w:numId="29" w16cid:durableId="1617177508">
    <w:abstractNumId w:val="14"/>
  </w:num>
  <w:num w:numId="30" w16cid:durableId="2058704518">
    <w:abstractNumId w:val="23"/>
  </w:num>
  <w:num w:numId="31" w16cid:durableId="72508066">
    <w:abstractNumId w:val="20"/>
  </w:num>
  <w:num w:numId="32" w16cid:durableId="646857057">
    <w:abstractNumId w:val="15"/>
  </w:num>
  <w:num w:numId="33" w16cid:durableId="175848199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D7C"/>
    <w:rsid w:val="00000BCC"/>
    <w:rsid w:val="000024FE"/>
    <w:rsid w:val="00003DD8"/>
    <w:rsid w:val="00010CD2"/>
    <w:rsid w:val="00013E28"/>
    <w:rsid w:val="000168A5"/>
    <w:rsid w:val="00017029"/>
    <w:rsid w:val="00017C06"/>
    <w:rsid w:val="00022E22"/>
    <w:rsid w:val="00023A88"/>
    <w:rsid w:val="00031353"/>
    <w:rsid w:val="00035085"/>
    <w:rsid w:val="00041988"/>
    <w:rsid w:val="000429EE"/>
    <w:rsid w:val="0004346F"/>
    <w:rsid w:val="00052A73"/>
    <w:rsid w:val="00064463"/>
    <w:rsid w:val="00071813"/>
    <w:rsid w:val="000721E0"/>
    <w:rsid w:val="00080D9D"/>
    <w:rsid w:val="00082F9C"/>
    <w:rsid w:val="000835EC"/>
    <w:rsid w:val="00085886"/>
    <w:rsid w:val="000A0CE3"/>
    <w:rsid w:val="000A3F71"/>
    <w:rsid w:val="000A7238"/>
    <w:rsid w:val="000A784D"/>
    <w:rsid w:val="000B391A"/>
    <w:rsid w:val="000B5221"/>
    <w:rsid w:val="000B55EA"/>
    <w:rsid w:val="000B59FB"/>
    <w:rsid w:val="000B6E0E"/>
    <w:rsid w:val="000B78E3"/>
    <w:rsid w:val="000B7E0E"/>
    <w:rsid w:val="000C7BC8"/>
    <w:rsid w:val="000D1EB7"/>
    <w:rsid w:val="000D255C"/>
    <w:rsid w:val="000D359E"/>
    <w:rsid w:val="000D78EF"/>
    <w:rsid w:val="000D7B90"/>
    <w:rsid w:val="000E4CF2"/>
    <w:rsid w:val="000E65F5"/>
    <w:rsid w:val="000E66B5"/>
    <w:rsid w:val="000E688C"/>
    <w:rsid w:val="000F143D"/>
    <w:rsid w:val="000F2A19"/>
    <w:rsid w:val="000F5F93"/>
    <w:rsid w:val="000F6E52"/>
    <w:rsid w:val="000F7588"/>
    <w:rsid w:val="00103D72"/>
    <w:rsid w:val="001208A4"/>
    <w:rsid w:val="00120BA2"/>
    <w:rsid w:val="00123CF3"/>
    <w:rsid w:val="00132D81"/>
    <w:rsid w:val="001357B2"/>
    <w:rsid w:val="00136A4D"/>
    <w:rsid w:val="00141EBE"/>
    <w:rsid w:val="0014364E"/>
    <w:rsid w:val="001437F4"/>
    <w:rsid w:val="00145DF5"/>
    <w:rsid w:val="001525E7"/>
    <w:rsid w:val="001547D8"/>
    <w:rsid w:val="001665BB"/>
    <w:rsid w:val="00174077"/>
    <w:rsid w:val="00174FD4"/>
    <w:rsid w:val="0017538E"/>
    <w:rsid w:val="00175405"/>
    <w:rsid w:val="00180675"/>
    <w:rsid w:val="0018371B"/>
    <w:rsid w:val="00183CB8"/>
    <w:rsid w:val="00187742"/>
    <w:rsid w:val="00192D36"/>
    <w:rsid w:val="00193F0A"/>
    <w:rsid w:val="00197737"/>
    <w:rsid w:val="00197D97"/>
    <w:rsid w:val="001A0E96"/>
    <w:rsid w:val="001A11F7"/>
    <w:rsid w:val="001A2312"/>
    <w:rsid w:val="001B71C3"/>
    <w:rsid w:val="001C0AE7"/>
    <w:rsid w:val="001C1190"/>
    <w:rsid w:val="001C1413"/>
    <w:rsid w:val="001C3183"/>
    <w:rsid w:val="001C41A3"/>
    <w:rsid w:val="001C52E4"/>
    <w:rsid w:val="001D3C4E"/>
    <w:rsid w:val="001E07C8"/>
    <w:rsid w:val="001E1453"/>
    <w:rsid w:val="001F075B"/>
    <w:rsid w:val="001F1891"/>
    <w:rsid w:val="001F586F"/>
    <w:rsid w:val="001F71EF"/>
    <w:rsid w:val="001F73A1"/>
    <w:rsid w:val="00200F29"/>
    <w:rsid w:val="00202A77"/>
    <w:rsid w:val="00204235"/>
    <w:rsid w:val="00211827"/>
    <w:rsid w:val="002132B7"/>
    <w:rsid w:val="002222A0"/>
    <w:rsid w:val="00224A64"/>
    <w:rsid w:val="00226DA7"/>
    <w:rsid w:val="0022746B"/>
    <w:rsid w:val="002303FB"/>
    <w:rsid w:val="00230B17"/>
    <w:rsid w:val="00230C9B"/>
    <w:rsid w:val="0023532F"/>
    <w:rsid w:val="00240AE3"/>
    <w:rsid w:val="00241813"/>
    <w:rsid w:val="00241A20"/>
    <w:rsid w:val="00243958"/>
    <w:rsid w:val="00244D7F"/>
    <w:rsid w:val="00246AED"/>
    <w:rsid w:val="002474FD"/>
    <w:rsid w:val="00251059"/>
    <w:rsid w:val="00252173"/>
    <w:rsid w:val="00252792"/>
    <w:rsid w:val="00255D65"/>
    <w:rsid w:val="00256B76"/>
    <w:rsid w:val="00260424"/>
    <w:rsid w:val="002653F3"/>
    <w:rsid w:val="00266E99"/>
    <w:rsid w:val="00271A6D"/>
    <w:rsid w:val="00271CE5"/>
    <w:rsid w:val="00275C0D"/>
    <w:rsid w:val="00282020"/>
    <w:rsid w:val="002841D6"/>
    <w:rsid w:val="00284472"/>
    <w:rsid w:val="002850CD"/>
    <w:rsid w:val="00286F5C"/>
    <w:rsid w:val="002907B2"/>
    <w:rsid w:val="002A1D8C"/>
    <w:rsid w:val="002A2A71"/>
    <w:rsid w:val="002C6B2C"/>
    <w:rsid w:val="002D602D"/>
    <w:rsid w:val="002D6D52"/>
    <w:rsid w:val="002E039F"/>
    <w:rsid w:val="002E166F"/>
    <w:rsid w:val="002F1BF5"/>
    <w:rsid w:val="002F39B2"/>
    <w:rsid w:val="00300290"/>
    <w:rsid w:val="003012E5"/>
    <w:rsid w:val="003042EB"/>
    <w:rsid w:val="003057C6"/>
    <w:rsid w:val="0031510E"/>
    <w:rsid w:val="00317CCF"/>
    <w:rsid w:val="00321B50"/>
    <w:rsid w:val="003220AD"/>
    <w:rsid w:val="003223C8"/>
    <w:rsid w:val="00325E22"/>
    <w:rsid w:val="00326DF5"/>
    <w:rsid w:val="00327876"/>
    <w:rsid w:val="0033324A"/>
    <w:rsid w:val="00334D30"/>
    <w:rsid w:val="0033509E"/>
    <w:rsid w:val="00336DB7"/>
    <w:rsid w:val="0034240B"/>
    <w:rsid w:val="00342BA5"/>
    <w:rsid w:val="00352545"/>
    <w:rsid w:val="00353833"/>
    <w:rsid w:val="00353C66"/>
    <w:rsid w:val="003559B2"/>
    <w:rsid w:val="00356CDD"/>
    <w:rsid w:val="003636BF"/>
    <w:rsid w:val="003709A9"/>
    <w:rsid w:val="0037278F"/>
    <w:rsid w:val="00372971"/>
    <w:rsid w:val="0037396D"/>
    <w:rsid w:val="003746B3"/>
    <w:rsid w:val="0037479F"/>
    <w:rsid w:val="00374A6F"/>
    <w:rsid w:val="00375115"/>
    <w:rsid w:val="00375312"/>
    <w:rsid w:val="00382872"/>
    <w:rsid w:val="003832C1"/>
    <w:rsid w:val="00384483"/>
    <w:rsid w:val="003845B4"/>
    <w:rsid w:val="00384A23"/>
    <w:rsid w:val="00387B1A"/>
    <w:rsid w:val="00393288"/>
    <w:rsid w:val="00394F06"/>
    <w:rsid w:val="00396633"/>
    <w:rsid w:val="003A13F4"/>
    <w:rsid w:val="003A4685"/>
    <w:rsid w:val="003A6A3A"/>
    <w:rsid w:val="003B03E2"/>
    <w:rsid w:val="003B6991"/>
    <w:rsid w:val="003C2B87"/>
    <w:rsid w:val="003C3D59"/>
    <w:rsid w:val="003C4156"/>
    <w:rsid w:val="003C43E6"/>
    <w:rsid w:val="003C5D3C"/>
    <w:rsid w:val="003D4423"/>
    <w:rsid w:val="003D48DC"/>
    <w:rsid w:val="003D5450"/>
    <w:rsid w:val="003E1C74"/>
    <w:rsid w:val="003E2672"/>
    <w:rsid w:val="003E69B7"/>
    <w:rsid w:val="003E6EF0"/>
    <w:rsid w:val="003E7DCE"/>
    <w:rsid w:val="003F1B36"/>
    <w:rsid w:val="003F36C8"/>
    <w:rsid w:val="003F3903"/>
    <w:rsid w:val="003F771F"/>
    <w:rsid w:val="0040141D"/>
    <w:rsid w:val="00404169"/>
    <w:rsid w:val="00406FD6"/>
    <w:rsid w:val="00411DCE"/>
    <w:rsid w:val="00412FC0"/>
    <w:rsid w:val="00415025"/>
    <w:rsid w:val="0041563E"/>
    <w:rsid w:val="00415D6A"/>
    <w:rsid w:val="00427101"/>
    <w:rsid w:val="00427D81"/>
    <w:rsid w:val="00432160"/>
    <w:rsid w:val="00440B6E"/>
    <w:rsid w:val="00445424"/>
    <w:rsid w:val="00446EF8"/>
    <w:rsid w:val="004509F5"/>
    <w:rsid w:val="00452CBC"/>
    <w:rsid w:val="004632C1"/>
    <w:rsid w:val="00474A21"/>
    <w:rsid w:val="00490AE8"/>
    <w:rsid w:val="00491CC2"/>
    <w:rsid w:val="00491F91"/>
    <w:rsid w:val="00493011"/>
    <w:rsid w:val="00494D70"/>
    <w:rsid w:val="00494F1B"/>
    <w:rsid w:val="004A08A2"/>
    <w:rsid w:val="004A3827"/>
    <w:rsid w:val="004C4C19"/>
    <w:rsid w:val="004C5F4A"/>
    <w:rsid w:val="004C677A"/>
    <w:rsid w:val="004E09F3"/>
    <w:rsid w:val="004E492D"/>
    <w:rsid w:val="004F02D2"/>
    <w:rsid w:val="004F4DA4"/>
    <w:rsid w:val="004F7A6D"/>
    <w:rsid w:val="0050364C"/>
    <w:rsid w:val="00512697"/>
    <w:rsid w:val="00513E72"/>
    <w:rsid w:val="0052182E"/>
    <w:rsid w:val="0052380A"/>
    <w:rsid w:val="00526246"/>
    <w:rsid w:val="00527DE2"/>
    <w:rsid w:val="005323FA"/>
    <w:rsid w:val="00532503"/>
    <w:rsid w:val="00533B25"/>
    <w:rsid w:val="00536596"/>
    <w:rsid w:val="0053733A"/>
    <w:rsid w:val="00542843"/>
    <w:rsid w:val="0054621B"/>
    <w:rsid w:val="005512E3"/>
    <w:rsid w:val="00552446"/>
    <w:rsid w:val="005525AD"/>
    <w:rsid w:val="00554368"/>
    <w:rsid w:val="005570A5"/>
    <w:rsid w:val="0055721A"/>
    <w:rsid w:val="00557A62"/>
    <w:rsid w:val="00567106"/>
    <w:rsid w:val="0057090C"/>
    <w:rsid w:val="00584BEF"/>
    <w:rsid w:val="00594BC0"/>
    <w:rsid w:val="005968FC"/>
    <w:rsid w:val="005A44DF"/>
    <w:rsid w:val="005B1757"/>
    <w:rsid w:val="005B3387"/>
    <w:rsid w:val="005B4405"/>
    <w:rsid w:val="005C2959"/>
    <w:rsid w:val="005C793E"/>
    <w:rsid w:val="005D0224"/>
    <w:rsid w:val="005D1DB5"/>
    <w:rsid w:val="005D6A7E"/>
    <w:rsid w:val="005D7F65"/>
    <w:rsid w:val="005E0A79"/>
    <w:rsid w:val="005E1D3C"/>
    <w:rsid w:val="005E42C0"/>
    <w:rsid w:val="005E4967"/>
    <w:rsid w:val="005E697A"/>
    <w:rsid w:val="005E7BE9"/>
    <w:rsid w:val="005F00B3"/>
    <w:rsid w:val="006006EE"/>
    <w:rsid w:val="00605DBA"/>
    <w:rsid w:val="00606FA2"/>
    <w:rsid w:val="006102FB"/>
    <w:rsid w:val="006103D0"/>
    <w:rsid w:val="0061171B"/>
    <w:rsid w:val="0062683B"/>
    <w:rsid w:val="006273FB"/>
    <w:rsid w:val="00631EA3"/>
    <w:rsid w:val="00632253"/>
    <w:rsid w:val="00632681"/>
    <w:rsid w:val="00633E89"/>
    <w:rsid w:val="00635EFE"/>
    <w:rsid w:val="00642714"/>
    <w:rsid w:val="00642E56"/>
    <w:rsid w:val="00643757"/>
    <w:rsid w:val="00644570"/>
    <w:rsid w:val="006455CE"/>
    <w:rsid w:val="00651D83"/>
    <w:rsid w:val="00657D64"/>
    <w:rsid w:val="006632C1"/>
    <w:rsid w:val="00670E65"/>
    <w:rsid w:val="006727AD"/>
    <w:rsid w:val="006737F2"/>
    <w:rsid w:val="006841CC"/>
    <w:rsid w:val="00684D38"/>
    <w:rsid w:val="006852DE"/>
    <w:rsid w:val="00686E2F"/>
    <w:rsid w:val="00697F64"/>
    <w:rsid w:val="006A22EC"/>
    <w:rsid w:val="006A473E"/>
    <w:rsid w:val="006A4C9E"/>
    <w:rsid w:val="006A6C2C"/>
    <w:rsid w:val="006B149B"/>
    <w:rsid w:val="006C0379"/>
    <w:rsid w:val="006C65E1"/>
    <w:rsid w:val="006C70F5"/>
    <w:rsid w:val="006C7C8A"/>
    <w:rsid w:val="006D104F"/>
    <w:rsid w:val="006D1468"/>
    <w:rsid w:val="006D42D9"/>
    <w:rsid w:val="006E037B"/>
    <w:rsid w:val="006E16E3"/>
    <w:rsid w:val="006E441C"/>
    <w:rsid w:val="006E449C"/>
    <w:rsid w:val="006E4B22"/>
    <w:rsid w:val="006E76A6"/>
    <w:rsid w:val="006E7CD7"/>
    <w:rsid w:val="006F063E"/>
    <w:rsid w:val="006F19FB"/>
    <w:rsid w:val="006F3252"/>
    <w:rsid w:val="006F7035"/>
    <w:rsid w:val="00700D7C"/>
    <w:rsid w:val="007051E3"/>
    <w:rsid w:val="007071DB"/>
    <w:rsid w:val="0071025F"/>
    <w:rsid w:val="007119DD"/>
    <w:rsid w:val="007120FC"/>
    <w:rsid w:val="00713E30"/>
    <w:rsid w:val="00716474"/>
    <w:rsid w:val="00716483"/>
    <w:rsid w:val="00730565"/>
    <w:rsid w:val="00733017"/>
    <w:rsid w:val="00734E74"/>
    <w:rsid w:val="00735657"/>
    <w:rsid w:val="00736FD0"/>
    <w:rsid w:val="007400BF"/>
    <w:rsid w:val="00740A21"/>
    <w:rsid w:val="00765E84"/>
    <w:rsid w:val="00770460"/>
    <w:rsid w:val="00773EA0"/>
    <w:rsid w:val="007753E8"/>
    <w:rsid w:val="007776EC"/>
    <w:rsid w:val="00783310"/>
    <w:rsid w:val="00787281"/>
    <w:rsid w:val="00790D5E"/>
    <w:rsid w:val="00792ECC"/>
    <w:rsid w:val="00795516"/>
    <w:rsid w:val="007A07A8"/>
    <w:rsid w:val="007A4A6D"/>
    <w:rsid w:val="007A5FBD"/>
    <w:rsid w:val="007B0281"/>
    <w:rsid w:val="007B048D"/>
    <w:rsid w:val="007B1DC2"/>
    <w:rsid w:val="007B29CD"/>
    <w:rsid w:val="007B3BD8"/>
    <w:rsid w:val="007C4227"/>
    <w:rsid w:val="007D1BCF"/>
    <w:rsid w:val="007D3CC4"/>
    <w:rsid w:val="007D72B9"/>
    <w:rsid w:val="007D75CF"/>
    <w:rsid w:val="007E3D06"/>
    <w:rsid w:val="007E6DC5"/>
    <w:rsid w:val="007F1C69"/>
    <w:rsid w:val="007F6419"/>
    <w:rsid w:val="007F6D5A"/>
    <w:rsid w:val="0080060F"/>
    <w:rsid w:val="008050E8"/>
    <w:rsid w:val="00813038"/>
    <w:rsid w:val="00813196"/>
    <w:rsid w:val="00814330"/>
    <w:rsid w:val="008162E1"/>
    <w:rsid w:val="00823561"/>
    <w:rsid w:val="00832877"/>
    <w:rsid w:val="00833042"/>
    <w:rsid w:val="0084679B"/>
    <w:rsid w:val="00846C6A"/>
    <w:rsid w:val="00855474"/>
    <w:rsid w:val="00855BC8"/>
    <w:rsid w:val="008609A9"/>
    <w:rsid w:val="00866E61"/>
    <w:rsid w:val="00874EF1"/>
    <w:rsid w:val="008758D9"/>
    <w:rsid w:val="008777C3"/>
    <w:rsid w:val="0088043C"/>
    <w:rsid w:val="00886878"/>
    <w:rsid w:val="008906C9"/>
    <w:rsid w:val="00891B2B"/>
    <w:rsid w:val="008945CF"/>
    <w:rsid w:val="008B1B98"/>
    <w:rsid w:val="008B26C7"/>
    <w:rsid w:val="008C1951"/>
    <w:rsid w:val="008C5738"/>
    <w:rsid w:val="008C5ABE"/>
    <w:rsid w:val="008D0159"/>
    <w:rsid w:val="008D04F0"/>
    <w:rsid w:val="008D295E"/>
    <w:rsid w:val="008D77B1"/>
    <w:rsid w:val="008F2923"/>
    <w:rsid w:val="008F3500"/>
    <w:rsid w:val="008F520B"/>
    <w:rsid w:val="008F5DFF"/>
    <w:rsid w:val="008F74B4"/>
    <w:rsid w:val="008F7D16"/>
    <w:rsid w:val="00900C1E"/>
    <w:rsid w:val="00903E3B"/>
    <w:rsid w:val="0091064D"/>
    <w:rsid w:val="00912373"/>
    <w:rsid w:val="00915C31"/>
    <w:rsid w:val="00917662"/>
    <w:rsid w:val="009176FD"/>
    <w:rsid w:val="009209F3"/>
    <w:rsid w:val="0092361C"/>
    <w:rsid w:val="00924E3C"/>
    <w:rsid w:val="00930EA2"/>
    <w:rsid w:val="009326ED"/>
    <w:rsid w:val="0093533F"/>
    <w:rsid w:val="00935D34"/>
    <w:rsid w:val="009365F1"/>
    <w:rsid w:val="0094047E"/>
    <w:rsid w:val="00940844"/>
    <w:rsid w:val="00952307"/>
    <w:rsid w:val="00955C04"/>
    <w:rsid w:val="00956C25"/>
    <w:rsid w:val="009612BB"/>
    <w:rsid w:val="00964FC6"/>
    <w:rsid w:val="00970145"/>
    <w:rsid w:val="00983915"/>
    <w:rsid w:val="0098406E"/>
    <w:rsid w:val="0098686D"/>
    <w:rsid w:val="00986B37"/>
    <w:rsid w:val="00991795"/>
    <w:rsid w:val="00991AE2"/>
    <w:rsid w:val="00993B51"/>
    <w:rsid w:val="00995447"/>
    <w:rsid w:val="0099671F"/>
    <w:rsid w:val="009A0DFE"/>
    <w:rsid w:val="009A164C"/>
    <w:rsid w:val="009B14B9"/>
    <w:rsid w:val="009B282A"/>
    <w:rsid w:val="009B4AA8"/>
    <w:rsid w:val="009C1731"/>
    <w:rsid w:val="009C4053"/>
    <w:rsid w:val="009C62C2"/>
    <w:rsid w:val="009C66D4"/>
    <w:rsid w:val="009D685B"/>
    <w:rsid w:val="009D748A"/>
    <w:rsid w:val="009E7608"/>
    <w:rsid w:val="009F015B"/>
    <w:rsid w:val="009F6CDC"/>
    <w:rsid w:val="00A02F88"/>
    <w:rsid w:val="00A037F3"/>
    <w:rsid w:val="00A048E0"/>
    <w:rsid w:val="00A04A17"/>
    <w:rsid w:val="00A125C5"/>
    <w:rsid w:val="00A14AA4"/>
    <w:rsid w:val="00A15220"/>
    <w:rsid w:val="00A174DE"/>
    <w:rsid w:val="00A24B85"/>
    <w:rsid w:val="00A5039D"/>
    <w:rsid w:val="00A51177"/>
    <w:rsid w:val="00A52CDE"/>
    <w:rsid w:val="00A53674"/>
    <w:rsid w:val="00A600FF"/>
    <w:rsid w:val="00A65EE7"/>
    <w:rsid w:val="00A70133"/>
    <w:rsid w:val="00A70D01"/>
    <w:rsid w:val="00A70FA8"/>
    <w:rsid w:val="00A72A09"/>
    <w:rsid w:val="00A7571A"/>
    <w:rsid w:val="00A76FCC"/>
    <w:rsid w:val="00A821B2"/>
    <w:rsid w:val="00A86CD1"/>
    <w:rsid w:val="00A95E01"/>
    <w:rsid w:val="00A97985"/>
    <w:rsid w:val="00AA336D"/>
    <w:rsid w:val="00AA541A"/>
    <w:rsid w:val="00AA7CAF"/>
    <w:rsid w:val="00AB27AA"/>
    <w:rsid w:val="00AB68C4"/>
    <w:rsid w:val="00AB792D"/>
    <w:rsid w:val="00AB7BEC"/>
    <w:rsid w:val="00AC4EE5"/>
    <w:rsid w:val="00AC67A6"/>
    <w:rsid w:val="00AC73E5"/>
    <w:rsid w:val="00AD68E4"/>
    <w:rsid w:val="00AE181F"/>
    <w:rsid w:val="00AE2A69"/>
    <w:rsid w:val="00AE6D1E"/>
    <w:rsid w:val="00AF0029"/>
    <w:rsid w:val="00AF7B77"/>
    <w:rsid w:val="00B007AF"/>
    <w:rsid w:val="00B02527"/>
    <w:rsid w:val="00B02F2A"/>
    <w:rsid w:val="00B05D8E"/>
    <w:rsid w:val="00B11AC4"/>
    <w:rsid w:val="00B13492"/>
    <w:rsid w:val="00B151E6"/>
    <w:rsid w:val="00B15429"/>
    <w:rsid w:val="00B17141"/>
    <w:rsid w:val="00B177F9"/>
    <w:rsid w:val="00B17F39"/>
    <w:rsid w:val="00B25C8E"/>
    <w:rsid w:val="00B31575"/>
    <w:rsid w:val="00B341CB"/>
    <w:rsid w:val="00B37790"/>
    <w:rsid w:val="00B417A6"/>
    <w:rsid w:val="00B41BDD"/>
    <w:rsid w:val="00B454E0"/>
    <w:rsid w:val="00B57A05"/>
    <w:rsid w:val="00B653DA"/>
    <w:rsid w:val="00B70150"/>
    <w:rsid w:val="00B757B6"/>
    <w:rsid w:val="00B75B2B"/>
    <w:rsid w:val="00B75ED8"/>
    <w:rsid w:val="00B760DA"/>
    <w:rsid w:val="00B8547D"/>
    <w:rsid w:val="00B85A34"/>
    <w:rsid w:val="00B87EC8"/>
    <w:rsid w:val="00B92924"/>
    <w:rsid w:val="00BA08ED"/>
    <w:rsid w:val="00BA249B"/>
    <w:rsid w:val="00BA32E2"/>
    <w:rsid w:val="00BA45B3"/>
    <w:rsid w:val="00BA7C0C"/>
    <w:rsid w:val="00BB1E75"/>
    <w:rsid w:val="00BC31C3"/>
    <w:rsid w:val="00BD1E07"/>
    <w:rsid w:val="00BD4DCA"/>
    <w:rsid w:val="00BE4122"/>
    <w:rsid w:val="00BE4E4B"/>
    <w:rsid w:val="00BF27FA"/>
    <w:rsid w:val="00BF3194"/>
    <w:rsid w:val="00BF4DFC"/>
    <w:rsid w:val="00BF501C"/>
    <w:rsid w:val="00BF6BB9"/>
    <w:rsid w:val="00BF6FC0"/>
    <w:rsid w:val="00BF71FC"/>
    <w:rsid w:val="00C0011F"/>
    <w:rsid w:val="00C01E92"/>
    <w:rsid w:val="00C06FF7"/>
    <w:rsid w:val="00C136B5"/>
    <w:rsid w:val="00C142D2"/>
    <w:rsid w:val="00C200BF"/>
    <w:rsid w:val="00C24912"/>
    <w:rsid w:val="00C250D5"/>
    <w:rsid w:val="00C42A27"/>
    <w:rsid w:val="00C47031"/>
    <w:rsid w:val="00C543F2"/>
    <w:rsid w:val="00C56850"/>
    <w:rsid w:val="00C57649"/>
    <w:rsid w:val="00C655A0"/>
    <w:rsid w:val="00C7359E"/>
    <w:rsid w:val="00C76C6A"/>
    <w:rsid w:val="00C77A35"/>
    <w:rsid w:val="00C77A43"/>
    <w:rsid w:val="00C853DA"/>
    <w:rsid w:val="00C86384"/>
    <w:rsid w:val="00C9216C"/>
    <w:rsid w:val="00C92898"/>
    <w:rsid w:val="00C95840"/>
    <w:rsid w:val="00C95E74"/>
    <w:rsid w:val="00CA4C7F"/>
    <w:rsid w:val="00CA6564"/>
    <w:rsid w:val="00CB169C"/>
    <w:rsid w:val="00CB2911"/>
    <w:rsid w:val="00CC0308"/>
    <w:rsid w:val="00CC0C69"/>
    <w:rsid w:val="00CD0F52"/>
    <w:rsid w:val="00CD17BF"/>
    <w:rsid w:val="00CD1E2F"/>
    <w:rsid w:val="00CD40E1"/>
    <w:rsid w:val="00CD51BD"/>
    <w:rsid w:val="00CD7802"/>
    <w:rsid w:val="00CE545F"/>
    <w:rsid w:val="00CE5D57"/>
    <w:rsid w:val="00CE7514"/>
    <w:rsid w:val="00CF0EB3"/>
    <w:rsid w:val="00CF3F79"/>
    <w:rsid w:val="00CF6C94"/>
    <w:rsid w:val="00CF7F7F"/>
    <w:rsid w:val="00D00FC7"/>
    <w:rsid w:val="00D01044"/>
    <w:rsid w:val="00D012F4"/>
    <w:rsid w:val="00D12035"/>
    <w:rsid w:val="00D158E5"/>
    <w:rsid w:val="00D21C62"/>
    <w:rsid w:val="00D248DE"/>
    <w:rsid w:val="00D278B6"/>
    <w:rsid w:val="00D32140"/>
    <w:rsid w:val="00D32D41"/>
    <w:rsid w:val="00D34E0E"/>
    <w:rsid w:val="00D47976"/>
    <w:rsid w:val="00D5259C"/>
    <w:rsid w:val="00D552EA"/>
    <w:rsid w:val="00D60D2D"/>
    <w:rsid w:val="00D626D2"/>
    <w:rsid w:val="00D628E2"/>
    <w:rsid w:val="00D70805"/>
    <w:rsid w:val="00D77E62"/>
    <w:rsid w:val="00D8542D"/>
    <w:rsid w:val="00D9401E"/>
    <w:rsid w:val="00D9407F"/>
    <w:rsid w:val="00D96434"/>
    <w:rsid w:val="00DA5634"/>
    <w:rsid w:val="00DA6E3E"/>
    <w:rsid w:val="00DB11AD"/>
    <w:rsid w:val="00DB420E"/>
    <w:rsid w:val="00DC0990"/>
    <w:rsid w:val="00DC404F"/>
    <w:rsid w:val="00DC6A71"/>
    <w:rsid w:val="00DD0C5C"/>
    <w:rsid w:val="00DD0C87"/>
    <w:rsid w:val="00DD2796"/>
    <w:rsid w:val="00DD28DE"/>
    <w:rsid w:val="00DD5407"/>
    <w:rsid w:val="00DD57BF"/>
    <w:rsid w:val="00DD7908"/>
    <w:rsid w:val="00DE193D"/>
    <w:rsid w:val="00DE5B46"/>
    <w:rsid w:val="00DE5C11"/>
    <w:rsid w:val="00DF1227"/>
    <w:rsid w:val="00DF215E"/>
    <w:rsid w:val="00DF255E"/>
    <w:rsid w:val="00DF2DA2"/>
    <w:rsid w:val="00DF34B0"/>
    <w:rsid w:val="00DF41DA"/>
    <w:rsid w:val="00DF5972"/>
    <w:rsid w:val="00DF5B20"/>
    <w:rsid w:val="00DF6A66"/>
    <w:rsid w:val="00DF733B"/>
    <w:rsid w:val="00E03493"/>
    <w:rsid w:val="00E0357D"/>
    <w:rsid w:val="00E04D70"/>
    <w:rsid w:val="00E11DE6"/>
    <w:rsid w:val="00E12A02"/>
    <w:rsid w:val="00E13180"/>
    <w:rsid w:val="00E1333E"/>
    <w:rsid w:val="00E15170"/>
    <w:rsid w:val="00E175AE"/>
    <w:rsid w:val="00E205FE"/>
    <w:rsid w:val="00E20806"/>
    <w:rsid w:val="00E247F9"/>
    <w:rsid w:val="00E24EC2"/>
    <w:rsid w:val="00E25797"/>
    <w:rsid w:val="00E27F26"/>
    <w:rsid w:val="00E360FF"/>
    <w:rsid w:val="00E43A12"/>
    <w:rsid w:val="00E44C95"/>
    <w:rsid w:val="00E471C6"/>
    <w:rsid w:val="00E5032C"/>
    <w:rsid w:val="00E5770E"/>
    <w:rsid w:val="00E57F12"/>
    <w:rsid w:val="00E57F64"/>
    <w:rsid w:val="00E60F15"/>
    <w:rsid w:val="00E61A61"/>
    <w:rsid w:val="00E663BC"/>
    <w:rsid w:val="00E763E9"/>
    <w:rsid w:val="00E85A03"/>
    <w:rsid w:val="00E871AF"/>
    <w:rsid w:val="00E87D65"/>
    <w:rsid w:val="00E9252F"/>
    <w:rsid w:val="00E968D6"/>
    <w:rsid w:val="00E96D01"/>
    <w:rsid w:val="00E970FC"/>
    <w:rsid w:val="00EA41F0"/>
    <w:rsid w:val="00EA595D"/>
    <w:rsid w:val="00EB102F"/>
    <w:rsid w:val="00EB618E"/>
    <w:rsid w:val="00EC318C"/>
    <w:rsid w:val="00EC3BEE"/>
    <w:rsid w:val="00EC40DC"/>
    <w:rsid w:val="00EC641D"/>
    <w:rsid w:val="00ED1064"/>
    <w:rsid w:val="00ED2F04"/>
    <w:rsid w:val="00ED45C1"/>
    <w:rsid w:val="00ED4756"/>
    <w:rsid w:val="00ED6DB1"/>
    <w:rsid w:val="00EE26C1"/>
    <w:rsid w:val="00EE342A"/>
    <w:rsid w:val="00F02321"/>
    <w:rsid w:val="00F14E1B"/>
    <w:rsid w:val="00F16A61"/>
    <w:rsid w:val="00F22D89"/>
    <w:rsid w:val="00F240BB"/>
    <w:rsid w:val="00F32196"/>
    <w:rsid w:val="00F326F3"/>
    <w:rsid w:val="00F40E76"/>
    <w:rsid w:val="00F412B7"/>
    <w:rsid w:val="00F41596"/>
    <w:rsid w:val="00F46724"/>
    <w:rsid w:val="00F46A61"/>
    <w:rsid w:val="00F504A5"/>
    <w:rsid w:val="00F5398D"/>
    <w:rsid w:val="00F56C2E"/>
    <w:rsid w:val="00F57FED"/>
    <w:rsid w:val="00F61644"/>
    <w:rsid w:val="00F6378F"/>
    <w:rsid w:val="00F7473E"/>
    <w:rsid w:val="00F919EF"/>
    <w:rsid w:val="00F91C76"/>
    <w:rsid w:val="00F92668"/>
    <w:rsid w:val="00F9310F"/>
    <w:rsid w:val="00F932B6"/>
    <w:rsid w:val="00FA28F7"/>
    <w:rsid w:val="00FA3CE8"/>
    <w:rsid w:val="00FB189A"/>
    <w:rsid w:val="00FB2443"/>
    <w:rsid w:val="00FB555D"/>
    <w:rsid w:val="00FC3F38"/>
    <w:rsid w:val="00FC56E5"/>
    <w:rsid w:val="00FC6DC1"/>
    <w:rsid w:val="00FC7621"/>
    <w:rsid w:val="00FD1007"/>
    <w:rsid w:val="00FD1B59"/>
    <w:rsid w:val="00FE10E5"/>
    <w:rsid w:val="00FE1E3E"/>
    <w:rsid w:val="00FF01E7"/>
    <w:rsid w:val="00FF2F76"/>
    <w:rsid w:val="00FF3ECC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10D0480E"/>
  <w15:chartTrackingRefBased/>
  <w15:docId w15:val="{A4CBA701-A820-4092-B75B-42AEA9C14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 w:qFormat="1"/>
    <w:lsdException w:name="footer" w:uiPriority="99"/>
    <w:lsdException w:name="caption" w:semiHidden="1" w:unhideWhenUsed="1" w:qFormat="1"/>
    <w:lsdException w:name="footnote reference" w:uiPriority="99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5D1DB5"/>
    <w:pPr>
      <w:spacing w:line="260" w:lineRule="atLeast"/>
    </w:pPr>
    <w:rPr>
      <w:rFonts w:ascii="Arial" w:hAnsi="Arial"/>
      <w:szCs w:val="24"/>
      <w:lang w:val="en-US" w:eastAsia="en-US"/>
    </w:rPr>
  </w:style>
  <w:style w:type="paragraph" w:styleId="Naslov1">
    <w:name w:val="heading 1"/>
    <w:aliases w:val="NASLOV"/>
    <w:basedOn w:val="Navaden"/>
    <w:next w:val="Navaden"/>
    <w:autoRedefine/>
    <w:qFormat/>
    <w:rsid w:val="003F0585"/>
    <w:pPr>
      <w:keepNext/>
      <w:spacing w:before="240" w:after="60"/>
      <w:outlineLvl w:val="0"/>
    </w:pPr>
    <w:rPr>
      <w:b/>
      <w:kern w:val="32"/>
      <w:sz w:val="28"/>
      <w:szCs w:val="32"/>
      <w:lang w:val="sl-SI" w:eastAsia="sl-SI"/>
    </w:rPr>
  </w:style>
  <w:style w:type="paragraph" w:styleId="Naslov2">
    <w:name w:val="heading 2"/>
    <w:basedOn w:val="Navaden"/>
    <w:next w:val="Navaden"/>
    <w:link w:val="Naslov2Znak"/>
    <w:unhideWhenUsed/>
    <w:qFormat/>
    <w:rsid w:val="0083287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uiPriority w:val="39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sl-SI" w:eastAsia="sl-SI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paragraph" w:styleId="Telobesedila2">
    <w:name w:val="Body Text 2"/>
    <w:basedOn w:val="Navaden"/>
    <w:rsid w:val="00700D7C"/>
    <w:pPr>
      <w:suppressAutoHyphens/>
      <w:spacing w:after="120" w:line="480" w:lineRule="auto"/>
    </w:pPr>
    <w:rPr>
      <w:rFonts w:ascii="Times New Roman" w:hAnsi="Times New Roman"/>
      <w:sz w:val="24"/>
      <w:lang w:val="sl-SI" w:eastAsia="ar-SA"/>
    </w:rPr>
  </w:style>
  <w:style w:type="character" w:styleId="Krepko">
    <w:name w:val="Strong"/>
    <w:qFormat/>
    <w:rsid w:val="00DD2796"/>
    <w:rPr>
      <w:b/>
      <w:bCs/>
    </w:rPr>
  </w:style>
  <w:style w:type="paragraph" w:styleId="Navadensplet">
    <w:name w:val="Normal (Web)"/>
    <w:basedOn w:val="Navaden"/>
    <w:uiPriority w:val="99"/>
    <w:rsid w:val="00B17F39"/>
    <w:pPr>
      <w:spacing w:before="100" w:beforeAutospacing="1" w:after="100" w:afterAutospacing="1" w:line="240" w:lineRule="auto"/>
    </w:pPr>
    <w:rPr>
      <w:rFonts w:ascii="Times New Roman" w:hAnsi="Times New Roman"/>
      <w:sz w:val="24"/>
      <w:lang w:val="sl-SI" w:eastAsia="sl-SI"/>
    </w:rPr>
  </w:style>
  <w:style w:type="character" w:styleId="SledenaHiperpovezava">
    <w:name w:val="FollowedHyperlink"/>
    <w:rsid w:val="004A08A2"/>
    <w:rPr>
      <w:color w:val="800080"/>
      <w:u w:val="single"/>
    </w:rPr>
  </w:style>
  <w:style w:type="paragraph" w:styleId="HTML-oblikovano">
    <w:name w:val="HTML Preformatted"/>
    <w:basedOn w:val="Navaden"/>
    <w:rsid w:val="002418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Cs w:val="20"/>
      <w:lang w:val="sl-SI" w:eastAsia="sl-SI"/>
    </w:rPr>
  </w:style>
  <w:style w:type="character" w:styleId="tevilkastrani">
    <w:name w:val="page number"/>
    <w:basedOn w:val="Privzetapisavaodstavka"/>
    <w:rsid w:val="00CD17BF"/>
  </w:style>
  <w:style w:type="character" w:styleId="Pripombasklic">
    <w:name w:val="annotation reference"/>
    <w:rsid w:val="00DD5407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DD5407"/>
    <w:rPr>
      <w:szCs w:val="20"/>
    </w:rPr>
  </w:style>
  <w:style w:type="paragraph" w:styleId="Zadevapripombe">
    <w:name w:val="annotation subject"/>
    <w:basedOn w:val="Pripombabesedilo"/>
    <w:next w:val="Pripombabesedilo"/>
    <w:semiHidden/>
    <w:rsid w:val="00DD5407"/>
    <w:rPr>
      <w:b/>
      <w:bCs/>
    </w:rPr>
  </w:style>
  <w:style w:type="paragraph" w:styleId="Besedilooblaka">
    <w:name w:val="Balloon Text"/>
    <w:basedOn w:val="Navaden"/>
    <w:semiHidden/>
    <w:rsid w:val="00DD5407"/>
    <w:rPr>
      <w:rFonts w:ascii="Tahoma" w:hAnsi="Tahoma" w:cs="Tahoma"/>
      <w:sz w:val="16"/>
      <w:szCs w:val="16"/>
    </w:rPr>
  </w:style>
  <w:style w:type="paragraph" w:styleId="Odstavekseznama">
    <w:name w:val="List Paragraph"/>
    <w:aliases w:val="naslov 1,Bullet 1,Bullet Points,Bullet layer,Colorful List - Accent 11,Dot pt,F5 List Paragraph,Indicator Text,Issue Action POC,List Paragraph Char Char Char,List Paragraph2,MAIN CONTENT,No Spacing1,Normal numbered,3,numbered list,Bulle"/>
    <w:basedOn w:val="Navaden"/>
    <w:link w:val="OdstavekseznamaZnak"/>
    <w:uiPriority w:val="99"/>
    <w:qFormat/>
    <w:rsid w:val="00900C1E"/>
    <w:pPr>
      <w:ind w:left="720"/>
      <w:contextualSpacing/>
    </w:pPr>
  </w:style>
  <w:style w:type="paragraph" w:styleId="Sprotnaopomba-besedilo">
    <w:name w:val="footnote text"/>
    <w:aliases w:val="Sprotna opomba-besedilo,Char Char,Char Char Char Char,Char Char Char,Sprotna opomba - besedilo Znak1,Sprotna opomba - besedilo Znak Znak2,Sprotna opomba - besedilo Znak1 Znak Znak1,Sprotna opomba - besedilo Znak1 Znak Znak Znak"/>
    <w:basedOn w:val="Navaden"/>
    <w:link w:val="Sprotnaopomba-besediloZnak"/>
    <w:uiPriority w:val="99"/>
    <w:qFormat/>
    <w:rsid w:val="000168A5"/>
    <w:pPr>
      <w:spacing w:line="240" w:lineRule="auto"/>
    </w:pPr>
    <w:rPr>
      <w:szCs w:val="20"/>
    </w:rPr>
  </w:style>
  <w:style w:type="character" w:customStyle="1" w:styleId="Sprotnaopomba-besediloZnak">
    <w:name w:val="Sprotna opomba - besedilo Znak"/>
    <w:aliases w:val="Sprotna opomba-besedilo Znak,Char Char Znak,Char Char Char Char Znak,Char Char Char Znak,Sprotna opomba - besedilo Znak1 Znak,Sprotna opomba - besedilo Znak Znak2 Znak,Sprotna opomba - besedilo Znak1 Znak Znak1 Znak"/>
    <w:basedOn w:val="Privzetapisavaodstavka"/>
    <w:link w:val="Sprotnaopomba-besedilo"/>
    <w:uiPriority w:val="99"/>
    <w:rsid w:val="000168A5"/>
    <w:rPr>
      <w:rFonts w:ascii="Arial" w:hAnsi="Arial"/>
      <w:lang w:val="en-US" w:eastAsia="en-US"/>
    </w:rPr>
  </w:style>
  <w:style w:type="character" w:styleId="Sprotnaopomba-sklic">
    <w:name w:val="footnote reference"/>
    <w:aliases w:val="Footnote symbol,Fussnota,Footnote reference number,note TESI,SUPERS,EN Footnote Reference,-E Fußnotenzeichen,number,Times 10 Point,Exposant 3 Point,Footnote Reference_LVL6,Footnote Reference_LVL61,Footnote Reference_LVL62,Footnote"/>
    <w:basedOn w:val="Privzetapisavaodstavka"/>
    <w:uiPriority w:val="99"/>
    <w:qFormat/>
    <w:rsid w:val="000168A5"/>
    <w:rPr>
      <w:vertAlign w:val="superscript"/>
    </w:rPr>
  </w:style>
  <w:style w:type="character" w:styleId="Nerazreenaomemba">
    <w:name w:val="Unresolved Mention"/>
    <w:basedOn w:val="Privzetapisavaodstavka"/>
    <w:uiPriority w:val="99"/>
    <w:semiHidden/>
    <w:unhideWhenUsed/>
    <w:rsid w:val="0037278F"/>
    <w:rPr>
      <w:color w:val="605E5C"/>
      <w:shd w:val="clear" w:color="auto" w:fill="E1DFDD"/>
    </w:rPr>
  </w:style>
  <w:style w:type="character" w:customStyle="1" w:styleId="OdstavekseznamaZnak">
    <w:name w:val="Odstavek seznama Znak"/>
    <w:aliases w:val="naslov 1 Znak,Bullet 1 Znak,Bullet Points Znak,Bullet layer Znak,Colorful List - Accent 11 Znak,Dot pt Znak,F5 List Paragraph Znak,Indicator Text Znak,Issue Action POC Znak,List Paragraph Char Char Char Znak,List Paragraph2 Znak"/>
    <w:link w:val="Odstavekseznama"/>
    <w:uiPriority w:val="99"/>
    <w:qFormat/>
    <w:locked/>
    <w:rsid w:val="00132D81"/>
    <w:rPr>
      <w:rFonts w:ascii="Arial" w:hAnsi="Arial"/>
      <w:szCs w:val="24"/>
      <w:lang w:val="en-US" w:eastAsia="en-US"/>
    </w:rPr>
  </w:style>
  <w:style w:type="character" w:customStyle="1" w:styleId="NogaZnak">
    <w:name w:val="Noga Znak"/>
    <w:link w:val="Noga"/>
    <w:uiPriority w:val="99"/>
    <w:rsid w:val="003B6991"/>
    <w:rPr>
      <w:rFonts w:ascii="Arial" w:hAnsi="Arial"/>
      <w:szCs w:val="24"/>
      <w:lang w:val="en-US" w:eastAsia="en-US"/>
    </w:rPr>
  </w:style>
  <w:style w:type="paragraph" w:customStyle="1" w:styleId="SlogSlogNaslov2Pred24ptSestavljen11pt">
    <w:name w:val="Slog Slog Naslov 2 + Pred:  24 pt + (Sestavljen) 11 pt"/>
    <w:basedOn w:val="Navaden"/>
    <w:rsid w:val="00CA4C7F"/>
    <w:pPr>
      <w:keepNext/>
      <w:numPr>
        <w:ilvl w:val="1"/>
        <w:numId w:val="4"/>
      </w:numPr>
      <w:spacing w:before="240" w:after="120" w:line="240" w:lineRule="auto"/>
      <w:outlineLvl w:val="1"/>
    </w:pPr>
    <w:rPr>
      <w:rFonts w:cs="Arial"/>
      <w:b/>
      <w:bCs/>
      <w:iCs/>
      <w:sz w:val="24"/>
      <w:szCs w:val="22"/>
      <w:lang w:val="sl-SI" w:eastAsia="sl-SI"/>
    </w:rPr>
  </w:style>
  <w:style w:type="character" w:customStyle="1" w:styleId="PripombabesediloZnak">
    <w:name w:val="Pripomba – besedilo Znak"/>
    <w:basedOn w:val="Privzetapisavaodstavka"/>
    <w:link w:val="Pripombabesedilo"/>
    <w:rsid w:val="00891B2B"/>
    <w:rPr>
      <w:rFonts w:ascii="Arial" w:hAnsi="Arial"/>
      <w:lang w:val="en-US" w:eastAsia="en-US"/>
    </w:rPr>
  </w:style>
  <w:style w:type="paragraph" w:styleId="Revizija">
    <w:name w:val="Revision"/>
    <w:hidden/>
    <w:uiPriority w:val="99"/>
    <w:semiHidden/>
    <w:rsid w:val="007051E3"/>
    <w:rPr>
      <w:rFonts w:ascii="Arial" w:hAnsi="Arial"/>
      <w:szCs w:val="24"/>
      <w:lang w:val="en-US" w:eastAsia="en-US"/>
    </w:rPr>
  </w:style>
  <w:style w:type="paragraph" w:customStyle="1" w:styleId="Default">
    <w:name w:val="Default"/>
    <w:rsid w:val="00A02F88"/>
    <w:pPr>
      <w:autoSpaceDE w:val="0"/>
      <w:autoSpaceDN w:val="0"/>
      <w:adjustRightInd w:val="0"/>
    </w:pPr>
    <w:rPr>
      <w:rFonts w:ascii="Republika" w:eastAsiaTheme="minorHAnsi" w:hAnsi="Republika" w:cs="Republika"/>
      <w:color w:val="000000"/>
      <w:sz w:val="24"/>
      <w:szCs w:val="24"/>
      <w:lang w:eastAsia="en-US"/>
    </w:rPr>
  </w:style>
  <w:style w:type="paragraph" w:styleId="Telobesedila">
    <w:name w:val="Body Text"/>
    <w:basedOn w:val="Navaden"/>
    <w:link w:val="TelobesedilaZnak"/>
    <w:rsid w:val="00686E2F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rsid w:val="00686E2F"/>
    <w:rPr>
      <w:rFonts w:ascii="Arial" w:hAnsi="Arial"/>
      <w:szCs w:val="24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832877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 w:eastAsia="en-US"/>
    </w:rPr>
  </w:style>
  <w:style w:type="table" w:customStyle="1" w:styleId="Tabelamrea2">
    <w:name w:val="Tabela – mreža2"/>
    <w:basedOn w:val="Navadnatabela"/>
    <w:next w:val="Tabelamrea"/>
    <w:uiPriority w:val="39"/>
    <w:rsid w:val="00432160"/>
    <w:rPr>
      <w:rFonts w:ascii="Aptos" w:eastAsia="Aptos" w:hAnsi="Aptos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99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40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98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8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676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2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55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58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20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43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409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75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88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8624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9449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48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5280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4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669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69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54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364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250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4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5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59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4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26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43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32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382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63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60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69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9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5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1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3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60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547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94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0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948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39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01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389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56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42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60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075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62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TEMP\notes49E518\MPJU.dot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819DFF32-5BAD-46C7-8D6F-E6A51BEA01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MPJU.dot</Template>
  <TotalTime>1</TotalTime>
  <Pages>2</Pages>
  <Words>307</Words>
  <Characters>1896</Characters>
  <Application>Microsoft Office Word</Application>
  <DocSecurity>4</DocSecurity>
  <Lines>15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2199</CharactersWithSpaces>
  <SharedDoc>false</SharedDoc>
  <HLinks>
    <vt:vector size="24" baseType="variant">
      <vt:variant>
        <vt:i4>2687040</vt:i4>
      </vt:variant>
      <vt:variant>
        <vt:i4>12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9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6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  <vt:variant>
        <vt:i4>2687040</vt:i4>
      </vt:variant>
      <vt:variant>
        <vt:i4>3</vt:i4>
      </vt:variant>
      <vt:variant>
        <vt:i4>0</vt:i4>
      </vt:variant>
      <vt:variant>
        <vt:i4>5</vt:i4>
      </vt:variant>
      <vt:variant>
        <vt:lpwstr>mailto:gp.mju@gov.si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subject/>
  <dc:creator>Nina Darinka Legat Čož</dc:creator>
  <cp:keywords/>
  <cp:lastModifiedBy>Teja Logar</cp:lastModifiedBy>
  <cp:revision>2</cp:revision>
  <cp:lastPrinted>2018-08-29T09:16:00Z</cp:lastPrinted>
  <dcterms:created xsi:type="dcterms:W3CDTF">2025-10-07T08:33:00Z</dcterms:created>
  <dcterms:modified xsi:type="dcterms:W3CDTF">2025-10-07T08:33:00Z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542aebf6cdf7b70987ad1a5252b1772220d1a47da7a5b9785a29d2952558bef7</vt:lpwstr>
  </property>
</Properties>
</file>